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9505C1" w14:textId="24D717BD" w:rsidR="00901D4B" w:rsidRPr="006837ED" w:rsidRDefault="00901D4B" w:rsidP="00901D4B">
      <w:pPr>
        <w:tabs>
          <w:tab w:val="right" w:pos="9639"/>
        </w:tabs>
        <w:spacing w:after="0"/>
        <w:rPr>
          <w:rFonts w:ascii="Arial" w:eastAsia="MS Mincho" w:hAnsi="Arial"/>
          <w:b/>
          <w:sz w:val="24"/>
          <w:lang w:eastAsia="ja-JP"/>
        </w:rPr>
      </w:pPr>
      <w:bookmarkStart w:id="0" w:name="_Hlk66949131"/>
      <w:bookmarkStart w:id="1" w:name="_Hlk514061252"/>
      <w:bookmarkEnd w:id="0"/>
      <w:r w:rsidRPr="006837ED">
        <w:rPr>
          <w:rFonts w:ascii="Arial" w:eastAsia="MS Mincho" w:hAnsi="Arial"/>
          <w:b/>
          <w:sz w:val="24"/>
        </w:rPr>
        <w:t>3GPP TSG-RAN WG4 Meeting #</w:t>
      </w:r>
      <w:bookmarkEnd w:id="1"/>
      <w:r w:rsidRPr="006837ED">
        <w:rPr>
          <w:rFonts w:ascii="Arial" w:eastAsia="MS Mincho" w:hAnsi="Arial"/>
          <w:b/>
          <w:sz w:val="24"/>
        </w:rPr>
        <w:t>108</w:t>
      </w:r>
      <w:r w:rsidRPr="006837ED">
        <w:rPr>
          <w:rFonts w:ascii="Arial" w:eastAsia="MS Mincho" w:hAnsi="Arial"/>
          <w:b/>
          <w:sz w:val="24"/>
        </w:rPr>
        <w:tab/>
      </w:r>
      <w:r w:rsidR="0005128F" w:rsidRPr="006837ED">
        <w:rPr>
          <w:rFonts w:ascii="Arial" w:eastAsia="MS Mincho" w:hAnsi="Arial"/>
          <w:b/>
          <w:sz w:val="24"/>
        </w:rPr>
        <w:t>R4-2316705</w:t>
      </w:r>
    </w:p>
    <w:p w14:paraId="440AA244" w14:textId="0E2DF0B6" w:rsidR="00901D4B" w:rsidRPr="006837ED" w:rsidRDefault="0091122F" w:rsidP="00901D4B">
      <w:pPr>
        <w:spacing w:after="60"/>
        <w:ind w:left="1985" w:hanging="1985"/>
        <w:rPr>
          <w:b/>
          <w:sz w:val="24"/>
          <w:lang w:eastAsia="ko-KR"/>
        </w:rPr>
      </w:pPr>
      <w:r w:rsidRPr="006837ED">
        <w:rPr>
          <w:rFonts w:ascii="Arial" w:hAnsi="Arial" w:cs="Arial"/>
          <w:b/>
          <w:sz w:val="24"/>
          <w:lang w:eastAsia="ko-KR"/>
        </w:rPr>
        <w:t>Xiamen</w:t>
      </w:r>
      <w:r w:rsidR="00901D4B" w:rsidRPr="006837ED">
        <w:rPr>
          <w:rFonts w:ascii="Arial" w:hAnsi="Arial" w:cs="Arial"/>
          <w:b/>
          <w:sz w:val="24"/>
          <w:lang w:eastAsia="ko-KR"/>
        </w:rPr>
        <w:t xml:space="preserve">, </w:t>
      </w:r>
      <w:r w:rsidRPr="006837ED">
        <w:rPr>
          <w:rFonts w:ascii="Arial" w:hAnsi="Arial" w:cs="Arial"/>
          <w:b/>
          <w:sz w:val="24"/>
          <w:lang w:eastAsia="ko-KR"/>
        </w:rPr>
        <w:t>China</w:t>
      </w:r>
      <w:r w:rsidR="00901D4B" w:rsidRPr="006837ED">
        <w:rPr>
          <w:rFonts w:ascii="Arial" w:hAnsi="Arial" w:cs="Arial"/>
          <w:b/>
          <w:sz w:val="24"/>
          <w:lang w:eastAsia="ko-KR"/>
        </w:rPr>
        <w:t xml:space="preserve">, </w:t>
      </w:r>
      <w:r w:rsidR="00C67893" w:rsidRPr="006837ED">
        <w:rPr>
          <w:rFonts w:ascii="Arial" w:hAnsi="Arial" w:cs="Arial"/>
          <w:b/>
          <w:sz w:val="24"/>
          <w:lang w:eastAsia="ko-KR"/>
        </w:rPr>
        <w:t>9</w:t>
      </w:r>
      <w:r w:rsidR="00C67893" w:rsidRPr="006837ED">
        <w:rPr>
          <w:rFonts w:ascii="Arial" w:hAnsi="Arial" w:cs="Arial"/>
          <w:b/>
          <w:sz w:val="24"/>
          <w:vertAlign w:val="superscript"/>
          <w:lang w:eastAsia="ko-KR"/>
        </w:rPr>
        <w:t>th</w:t>
      </w:r>
      <w:r w:rsidR="00C67893" w:rsidRPr="006837ED">
        <w:rPr>
          <w:rFonts w:ascii="Arial" w:hAnsi="Arial" w:cs="Arial"/>
          <w:b/>
          <w:sz w:val="24"/>
          <w:lang w:eastAsia="ko-KR"/>
        </w:rPr>
        <w:t xml:space="preserve"> – 13</w:t>
      </w:r>
      <w:r w:rsidR="00C67893" w:rsidRPr="006837ED">
        <w:rPr>
          <w:rFonts w:ascii="Arial" w:hAnsi="Arial" w:cs="Arial"/>
          <w:b/>
          <w:sz w:val="24"/>
          <w:vertAlign w:val="superscript"/>
          <w:lang w:eastAsia="ko-KR"/>
        </w:rPr>
        <w:t>th</w:t>
      </w:r>
      <w:r w:rsidR="00C67893" w:rsidRPr="006837ED">
        <w:rPr>
          <w:rFonts w:ascii="Arial" w:hAnsi="Arial" w:cs="Arial"/>
          <w:b/>
          <w:sz w:val="24"/>
          <w:lang w:eastAsia="ko-KR"/>
        </w:rPr>
        <w:t xml:space="preserve"> </w:t>
      </w:r>
      <w:r w:rsidRPr="006837ED">
        <w:rPr>
          <w:rFonts w:ascii="Arial" w:hAnsi="Arial" w:cs="Arial"/>
          <w:b/>
          <w:sz w:val="24"/>
          <w:lang w:eastAsia="ko-KR"/>
        </w:rPr>
        <w:t>October</w:t>
      </w:r>
      <w:r w:rsidR="00901D4B" w:rsidRPr="006837ED">
        <w:rPr>
          <w:rFonts w:ascii="Arial" w:hAnsi="Arial" w:cs="Arial"/>
          <w:b/>
          <w:sz w:val="24"/>
          <w:lang w:eastAsia="ko-KR"/>
        </w:rPr>
        <w:t xml:space="preserve"> 2023</w:t>
      </w:r>
    </w:p>
    <w:p w14:paraId="2637FD31" w14:textId="77777777" w:rsidR="001E0A28" w:rsidRPr="006837ED" w:rsidRDefault="001E0A28" w:rsidP="001E0A28">
      <w:pPr>
        <w:spacing w:after="120"/>
        <w:ind w:left="1985" w:hanging="1985"/>
        <w:rPr>
          <w:rFonts w:ascii="Arial" w:eastAsia="MS Mincho" w:hAnsi="Arial" w:cs="Arial"/>
          <w:b/>
          <w:sz w:val="22"/>
        </w:rPr>
      </w:pPr>
    </w:p>
    <w:p w14:paraId="282755FA" w14:textId="4B0EC382" w:rsidR="00C24D2F" w:rsidRPr="006837ED"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eastAsia="zh-CN"/>
        </w:rPr>
      </w:pPr>
      <w:r w:rsidRPr="006837ED">
        <w:rPr>
          <w:rFonts w:ascii="Arial" w:eastAsia="MS Mincho" w:hAnsi="Arial" w:cs="Arial"/>
          <w:b/>
          <w:color w:val="000000"/>
          <w:sz w:val="22"/>
        </w:rPr>
        <w:t xml:space="preserve">Agenda </w:t>
      </w:r>
      <w:r w:rsidR="007D19B7" w:rsidRPr="006837ED">
        <w:rPr>
          <w:rFonts w:ascii="Arial" w:eastAsia="MS Mincho" w:hAnsi="Arial" w:cs="Arial"/>
          <w:b/>
          <w:color w:val="000000"/>
          <w:sz w:val="22"/>
        </w:rPr>
        <w:t>item</w:t>
      </w:r>
      <w:r w:rsidRPr="006837ED">
        <w:rPr>
          <w:rFonts w:ascii="Arial" w:eastAsia="MS Mincho" w:hAnsi="Arial" w:cs="Arial"/>
          <w:b/>
          <w:color w:val="000000"/>
          <w:sz w:val="22"/>
        </w:rPr>
        <w:t>:</w:t>
      </w:r>
      <w:r w:rsidRPr="006837ED">
        <w:rPr>
          <w:rFonts w:ascii="Arial" w:eastAsia="MS Mincho" w:hAnsi="Arial" w:cs="Arial"/>
          <w:b/>
          <w:color w:val="000000"/>
          <w:sz w:val="22"/>
        </w:rPr>
        <w:tab/>
      </w:r>
      <w:r w:rsidRPr="006837ED">
        <w:rPr>
          <w:rFonts w:ascii="Arial" w:eastAsia="MS Mincho" w:hAnsi="Arial" w:cs="Arial"/>
          <w:b/>
          <w:color w:val="000000"/>
          <w:sz w:val="22"/>
          <w:lang w:eastAsia="ja-JP"/>
        </w:rPr>
        <w:tab/>
      </w:r>
      <w:r w:rsidRPr="006837ED">
        <w:rPr>
          <w:rFonts w:ascii="Arial" w:eastAsia="MS Mincho" w:hAnsi="Arial" w:cs="Arial"/>
          <w:b/>
          <w:color w:val="000000"/>
          <w:sz w:val="22"/>
          <w:lang w:eastAsia="ja-JP"/>
        </w:rPr>
        <w:tab/>
      </w:r>
      <w:r w:rsidR="003A4151" w:rsidRPr="006837ED">
        <w:rPr>
          <w:rFonts w:ascii="Arial" w:eastAsia="MS Mincho" w:hAnsi="Arial" w:cs="Arial"/>
          <w:bCs/>
          <w:color w:val="000000"/>
          <w:sz w:val="22"/>
          <w:lang w:eastAsia="ja-JP"/>
        </w:rPr>
        <w:t>5.26.6.1</w:t>
      </w:r>
    </w:p>
    <w:p w14:paraId="50D5329D" w14:textId="3BB0DEAB" w:rsidR="00915D73" w:rsidRPr="006837ED" w:rsidRDefault="00915D73" w:rsidP="00915D73">
      <w:pPr>
        <w:spacing w:after="120"/>
        <w:ind w:left="1985" w:hanging="1985"/>
        <w:rPr>
          <w:rFonts w:ascii="Arial" w:hAnsi="Arial" w:cs="Arial"/>
          <w:color w:val="000000"/>
          <w:sz w:val="22"/>
          <w:lang w:eastAsia="zh-CN"/>
        </w:rPr>
      </w:pPr>
      <w:r w:rsidRPr="006837ED">
        <w:rPr>
          <w:rFonts w:ascii="Arial" w:eastAsia="MS Mincho" w:hAnsi="Arial" w:cs="Arial"/>
          <w:b/>
          <w:sz w:val="22"/>
        </w:rPr>
        <w:t>Source:</w:t>
      </w:r>
      <w:r w:rsidRPr="006837ED">
        <w:rPr>
          <w:rFonts w:ascii="Arial" w:eastAsia="MS Mincho" w:hAnsi="Arial" w:cs="Arial"/>
          <w:b/>
          <w:sz w:val="22"/>
        </w:rPr>
        <w:tab/>
      </w:r>
      <w:r w:rsidR="0032128B" w:rsidRPr="006837ED">
        <w:rPr>
          <w:rFonts w:ascii="Arial" w:hAnsi="Arial" w:cs="Arial"/>
          <w:color w:val="000000"/>
          <w:sz w:val="22"/>
          <w:lang w:eastAsia="zh-CN"/>
        </w:rPr>
        <w:t>Inmarsat, Viasat</w:t>
      </w:r>
    </w:p>
    <w:p w14:paraId="1768AE98" w14:textId="5A9965AD" w:rsidR="00EB4C44" w:rsidRPr="006837ED" w:rsidRDefault="00915D73" w:rsidP="00EB4C44">
      <w:pPr>
        <w:spacing w:after="120"/>
        <w:ind w:left="1985" w:hanging="1985"/>
        <w:rPr>
          <w:rFonts w:ascii="Arial" w:eastAsiaTheme="minorEastAsia" w:hAnsi="Arial" w:cs="Arial"/>
          <w:color w:val="000000"/>
          <w:sz w:val="22"/>
          <w:lang w:eastAsia="zh-CN"/>
        </w:rPr>
      </w:pPr>
      <w:r w:rsidRPr="006837ED">
        <w:rPr>
          <w:rFonts w:ascii="Arial" w:eastAsia="MS Mincho" w:hAnsi="Arial" w:cs="Arial"/>
          <w:b/>
          <w:color w:val="000000"/>
          <w:sz w:val="22"/>
        </w:rPr>
        <w:t>Title:</w:t>
      </w:r>
      <w:r w:rsidRPr="006837ED">
        <w:rPr>
          <w:rFonts w:ascii="Arial" w:eastAsia="MS Mincho" w:hAnsi="Arial" w:cs="Arial"/>
          <w:b/>
          <w:color w:val="000000"/>
          <w:sz w:val="22"/>
        </w:rPr>
        <w:tab/>
      </w:r>
      <w:r w:rsidR="007B7642" w:rsidRPr="006837ED">
        <w:rPr>
          <w:rFonts w:ascii="Arial" w:eastAsiaTheme="minorEastAsia" w:hAnsi="Arial" w:cs="Arial"/>
          <w:color w:val="000000"/>
          <w:sz w:val="22"/>
          <w:lang w:eastAsia="zh-CN"/>
        </w:rPr>
        <w:t xml:space="preserve">NTN UE types above 10 GHz beam steering </w:t>
      </w:r>
      <w:r w:rsidR="00B1109A" w:rsidRPr="006837ED">
        <w:rPr>
          <w:rFonts w:ascii="Arial" w:eastAsiaTheme="minorEastAsia" w:hAnsi="Arial" w:cs="Arial"/>
          <w:color w:val="000000"/>
          <w:sz w:val="22"/>
          <w:lang w:eastAsia="zh-CN"/>
        </w:rPr>
        <w:t>time</w:t>
      </w:r>
    </w:p>
    <w:p w14:paraId="1D7E7433" w14:textId="1992FFB1" w:rsidR="00A542C3" w:rsidRPr="006837ED" w:rsidRDefault="00915D73" w:rsidP="00A542C3">
      <w:pPr>
        <w:spacing w:after="120"/>
        <w:ind w:left="1985" w:hanging="1985"/>
        <w:rPr>
          <w:rFonts w:ascii="Arial" w:eastAsiaTheme="minorEastAsia" w:hAnsi="Arial" w:cs="Arial"/>
          <w:color w:val="000000"/>
          <w:sz w:val="22"/>
          <w:lang w:eastAsia="zh-CN"/>
        </w:rPr>
      </w:pPr>
      <w:r w:rsidRPr="006837ED">
        <w:rPr>
          <w:rFonts w:ascii="Arial" w:eastAsia="MS Mincho" w:hAnsi="Arial" w:cs="Arial"/>
          <w:b/>
          <w:color w:val="000000"/>
          <w:sz w:val="22"/>
        </w:rPr>
        <w:t>Document for:</w:t>
      </w:r>
      <w:r w:rsidRPr="006837ED">
        <w:rPr>
          <w:rFonts w:ascii="Arial" w:eastAsia="MS Mincho" w:hAnsi="Arial" w:cs="Arial"/>
          <w:b/>
          <w:color w:val="000000"/>
          <w:sz w:val="22"/>
        </w:rPr>
        <w:tab/>
      </w:r>
      <w:r w:rsidR="0005128F" w:rsidRPr="006837ED">
        <w:rPr>
          <w:rFonts w:ascii="Arial" w:eastAsiaTheme="minorEastAsia" w:hAnsi="Arial" w:cs="Arial"/>
          <w:color w:val="000000"/>
          <w:sz w:val="22"/>
          <w:lang w:eastAsia="zh-CN"/>
        </w:rPr>
        <w:t>Approval</w:t>
      </w:r>
    </w:p>
    <w:p w14:paraId="0D35CA80" w14:textId="00E7E1C8" w:rsidR="0049368F" w:rsidRPr="006837ED" w:rsidRDefault="00915D73" w:rsidP="001645FB">
      <w:pPr>
        <w:pStyle w:val="Heading1"/>
        <w:rPr>
          <w:lang w:val="en-GB" w:eastAsia="ja-JP"/>
        </w:rPr>
      </w:pPr>
      <w:r w:rsidRPr="006837ED">
        <w:rPr>
          <w:lang w:val="en-GB" w:eastAsia="ja-JP"/>
        </w:rPr>
        <w:t>Introduction</w:t>
      </w:r>
    </w:p>
    <w:p w14:paraId="5D63DC8E" w14:textId="77777777" w:rsidR="00DC5933" w:rsidRPr="006837ED" w:rsidRDefault="00DC5933" w:rsidP="00DC5933">
      <w:pPr>
        <w:spacing w:after="120"/>
        <w:jc w:val="both"/>
        <w:rPr>
          <w:lang w:eastAsia="zh-CN"/>
        </w:rPr>
      </w:pPr>
      <w:r w:rsidRPr="006837ED">
        <w:rPr>
          <w:lang w:eastAsia="zh-CN"/>
        </w:rPr>
        <w:t xml:space="preserve">This document discusses aspects related to NTN UE operating above 10 GHz, specifically with the aim of helping to define the scope of RAN4 RRM work. </w:t>
      </w:r>
    </w:p>
    <w:p w14:paraId="7A776F8D" w14:textId="15C7A062" w:rsidR="00D33ABD" w:rsidRPr="006837ED" w:rsidRDefault="00D33ABD" w:rsidP="00DC5933">
      <w:pPr>
        <w:spacing w:after="120"/>
        <w:jc w:val="both"/>
        <w:rPr>
          <w:lang w:eastAsia="zh-CN"/>
        </w:rPr>
      </w:pPr>
      <w:r w:rsidRPr="006837ED">
        <w:rPr>
          <w:lang w:eastAsia="zh-CN"/>
        </w:rPr>
        <w:t>Furthermore, following discussions in RAN4#107, RAN4#108</w:t>
      </w:r>
      <w:r w:rsidR="008C33D2" w:rsidRPr="006837ED">
        <w:rPr>
          <w:lang w:eastAsia="zh-CN"/>
        </w:rPr>
        <w:t xml:space="preserve">, </w:t>
      </w:r>
      <w:r w:rsidRPr="006837ED">
        <w:rPr>
          <w:lang w:eastAsia="zh-CN"/>
        </w:rPr>
        <w:t>RAN#101</w:t>
      </w:r>
      <w:r w:rsidR="008C33D2" w:rsidRPr="006837ED">
        <w:rPr>
          <w:lang w:eastAsia="zh-CN"/>
        </w:rPr>
        <w:t xml:space="preserve"> </w:t>
      </w:r>
      <w:r w:rsidR="00802118" w:rsidRPr="006837ED">
        <w:rPr>
          <w:lang w:eastAsia="zh-CN"/>
        </w:rPr>
        <w:t>recommended</w:t>
      </w:r>
      <w:r w:rsidR="008C33D2" w:rsidRPr="006837ED">
        <w:rPr>
          <w:lang w:eastAsia="zh-CN"/>
        </w:rPr>
        <w:t xml:space="preserve"> the following:</w:t>
      </w:r>
    </w:p>
    <w:p w14:paraId="17C8588F" w14:textId="77ECFEBB" w:rsidR="008C33D2" w:rsidRPr="006837ED" w:rsidRDefault="008C33D2" w:rsidP="00DC5933">
      <w:pPr>
        <w:spacing w:after="120"/>
        <w:jc w:val="both"/>
        <w:rPr>
          <w:lang w:eastAsia="zh-CN"/>
        </w:rPr>
      </w:pPr>
      <w:r w:rsidRPr="006837ED">
        <w:rPr>
          <w:lang w:eastAsia="zh-CN"/>
        </w:rPr>
        <w:drawing>
          <wp:inline distT="0" distB="0" distL="0" distR="0" wp14:anchorId="440E8025" wp14:editId="724B8262">
            <wp:extent cx="6076950" cy="3349083"/>
            <wp:effectExtent l="0" t="0" r="0" b="0"/>
            <wp:docPr id="1720262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3953" cy="3369476"/>
                    </a:xfrm>
                    <a:prstGeom prst="rect">
                      <a:avLst/>
                    </a:prstGeom>
                    <a:noFill/>
                  </pic:spPr>
                </pic:pic>
              </a:graphicData>
            </a:graphic>
          </wp:inline>
        </w:drawing>
      </w:r>
    </w:p>
    <w:p w14:paraId="0E1ECE02" w14:textId="3B7AC276" w:rsidR="00D917EA" w:rsidRPr="006837ED" w:rsidRDefault="00DC5933" w:rsidP="00DC5933">
      <w:pPr>
        <w:spacing w:after="120"/>
        <w:jc w:val="both"/>
        <w:rPr>
          <w:lang w:eastAsia="zh-CN"/>
        </w:rPr>
      </w:pPr>
      <w:r w:rsidRPr="006837ED">
        <w:rPr>
          <w:lang w:eastAsia="zh-CN"/>
        </w:rPr>
        <w:t>This contribution is hence specifically targeted at providing</w:t>
      </w:r>
      <w:r w:rsidR="00802118" w:rsidRPr="006837ED">
        <w:rPr>
          <w:lang w:eastAsia="zh-CN"/>
        </w:rPr>
        <w:t xml:space="preserve"> further</w:t>
      </w:r>
      <w:r w:rsidRPr="006837ED">
        <w:rPr>
          <w:lang w:eastAsia="zh-CN"/>
        </w:rPr>
        <w:t xml:space="preserve"> input on differences between terminal architectures in terms of mechanical vs electronic steering, how that relates to parabolic vs phased array aperture, applicability to fixed, mobile and “on-the-</w:t>
      </w:r>
      <w:r w:rsidR="00B36128" w:rsidRPr="006837ED">
        <w:rPr>
          <w:lang w:eastAsia="zh-CN"/>
        </w:rPr>
        <w:t>pause</w:t>
      </w:r>
      <w:r w:rsidRPr="006837ED">
        <w:rPr>
          <w:lang w:eastAsia="zh-CN"/>
        </w:rPr>
        <w:t>” or “nomadic” UE, to GEO/GSO vs NGSO/LEO and some input guidance on beam steering delay.</w:t>
      </w:r>
    </w:p>
    <w:p w14:paraId="01F39843" w14:textId="0ADB2497" w:rsidR="0049368F" w:rsidRPr="006837ED" w:rsidRDefault="009372CC" w:rsidP="0049368F">
      <w:pPr>
        <w:pStyle w:val="Heading1"/>
        <w:rPr>
          <w:rFonts w:cs="Arial"/>
          <w:lang w:val="en-GB" w:eastAsia="ja-JP"/>
        </w:rPr>
      </w:pPr>
      <w:r w:rsidRPr="006837ED">
        <w:rPr>
          <w:rFonts w:cs="Arial"/>
          <w:lang w:val="en-GB" w:eastAsia="ja-JP"/>
        </w:rPr>
        <w:t>VSAT UE Types</w:t>
      </w:r>
    </w:p>
    <w:p w14:paraId="2BFFB224" w14:textId="77777777" w:rsidR="00AD6A9C" w:rsidRPr="006837ED" w:rsidRDefault="00AD6A9C" w:rsidP="00AD6A9C">
      <w:pPr>
        <w:pStyle w:val="Heading2"/>
        <w:rPr>
          <w:lang w:val="en-GB"/>
        </w:rPr>
      </w:pPr>
      <w:r w:rsidRPr="006837ED">
        <w:rPr>
          <w:lang w:val="en-GB"/>
        </w:rPr>
        <w:t>Overview</w:t>
      </w:r>
    </w:p>
    <w:p w14:paraId="0B61E420" w14:textId="77777777" w:rsidR="00AD6A9C" w:rsidRPr="006837ED" w:rsidRDefault="00AD6A9C" w:rsidP="00AD6A9C">
      <w:pPr>
        <w:rPr>
          <w:lang w:eastAsia="zh-CN"/>
        </w:rPr>
      </w:pPr>
      <w:r w:rsidRPr="006837ED">
        <w:rPr>
          <w:lang w:eastAsia="zh-CN"/>
        </w:rPr>
        <w:t>Two of the points that have been brought to discussion in RAN4 and RAN numerous times during the discussion on NTN UE support above 10 GHz:</w:t>
      </w:r>
    </w:p>
    <w:p w14:paraId="45795952" w14:textId="77777777" w:rsidR="00AD6A9C" w:rsidRPr="006837ED" w:rsidRDefault="00AD6A9C" w:rsidP="00AD6A9C">
      <w:pPr>
        <w:pStyle w:val="ListParagraph"/>
        <w:numPr>
          <w:ilvl w:val="0"/>
          <w:numId w:val="34"/>
        </w:numPr>
        <w:spacing w:line="259" w:lineRule="auto"/>
        <w:ind w:firstLineChars="0"/>
        <w:rPr>
          <w:lang w:eastAsia="zh-CN"/>
        </w:rPr>
      </w:pPr>
      <w:r w:rsidRPr="006837ED">
        <w:rPr>
          <w:lang w:eastAsia="zh-CN"/>
        </w:rPr>
        <w:t xml:space="preserve">Parabolic vs phased array </w:t>
      </w:r>
      <w:proofErr w:type="gramStart"/>
      <w:r w:rsidRPr="006837ED">
        <w:rPr>
          <w:lang w:eastAsia="zh-CN"/>
        </w:rPr>
        <w:t>antenna;</w:t>
      </w:r>
      <w:proofErr w:type="gramEnd"/>
    </w:p>
    <w:p w14:paraId="5B647362" w14:textId="77777777" w:rsidR="00AD6A9C" w:rsidRPr="006837ED" w:rsidRDefault="00AD6A9C" w:rsidP="00AD6A9C">
      <w:pPr>
        <w:pStyle w:val="ListParagraph"/>
        <w:numPr>
          <w:ilvl w:val="0"/>
          <w:numId w:val="34"/>
        </w:numPr>
        <w:spacing w:line="259" w:lineRule="auto"/>
        <w:ind w:firstLineChars="0"/>
        <w:rPr>
          <w:lang w:eastAsia="zh-CN"/>
        </w:rPr>
      </w:pPr>
      <w:r w:rsidRPr="006837ED">
        <w:rPr>
          <w:lang w:eastAsia="zh-CN"/>
        </w:rPr>
        <w:t>Mechanical vs electronic beam steering and tracking.</w:t>
      </w:r>
    </w:p>
    <w:p w14:paraId="37AB5337" w14:textId="77777777" w:rsidR="00AD6A9C" w:rsidRPr="006837ED" w:rsidRDefault="00AD6A9C" w:rsidP="00AD6A9C">
      <w:pPr>
        <w:rPr>
          <w:lang w:eastAsia="zh-CN"/>
        </w:rPr>
      </w:pPr>
      <w:r w:rsidRPr="006837ED">
        <w:rPr>
          <w:lang w:eastAsia="zh-CN"/>
        </w:rPr>
        <w:lastRenderedPageBreak/>
        <w:t xml:space="preserve">Many companies seem to conflate the two things, </w:t>
      </w:r>
      <w:proofErr w:type="gramStart"/>
      <w:r w:rsidRPr="006837ED">
        <w:rPr>
          <w:lang w:eastAsia="zh-CN"/>
        </w:rPr>
        <w:t>assuming that</w:t>
      </w:r>
      <w:proofErr w:type="gramEnd"/>
      <w:r w:rsidRPr="006837ED">
        <w:rPr>
          <w:lang w:eastAsia="zh-CN"/>
        </w:rPr>
        <w:t xml:space="preserve"> all mechanical terminals make use of parabolic antennas, and that all terminals making us of phased array antennas are fully capable of electronic beam steering.  Furthermore, there seems to be an implicit assumption that NGSO systems, in particular LEO, </w:t>
      </w:r>
      <w:proofErr w:type="gramStart"/>
      <w:r w:rsidRPr="006837ED">
        <w:rPr>
          <w:lang w:eastAsia="zh-CN"/>
        </w:rPr>
        <w:t>make always</w:t>
      </w:r>
      <w:proofErr w:type="gramEnd"/>
      <w:r w:rsidRPr="006837ED">
        <w:rPr>
          <w:lang w:eastAsia="zh-CN"/>
        </w:rPr>
        <w:t xml:space="preserve"> use of phased array terminals, and that GEO/GSO systems make generally use of parabolic terminals.  However, neither of these assumptions are </w:t>
      </w:r>
      <w:proofErr w:type="spellStart"/>
      <w:r w:rsidRPr="006837ED">
        <w:rPr>
          <w:lang w:eastAsia="zh-CN"/>
        </w:rPr>
        <w:t>coorect</w:t>
      </w:r>
      <w:proofErr w:type="spellEnd"/>
      <w:r w:rsidRPr="006837ED">
        <w:rPr>
          <w:lang w:eastAsia="zh-CN"/>
        </w:rPr>
        <w:t>.</w:t>
      </w:r>
    </w:p>
    <w:p w14:paraId="42A42BF0" w14:textId="77777777" w:rsidR="00AD6A9C" w:rsidRPr="006837ED" w:rsidRDefault="00AD6A9C" w:rsidP="00AD6A9C">
      <w:pPr>
        <w:rPr>
          <w:lang w:eastAsia="zh-CN"/>
        </w:rPr>
      </w:pPr>
      <w:r w:rsidRPr="006837ED">
        <w:rPr>
          <w:lang w:eastAsia="zh-CN"/>
        </w:rPr>
        <w:t xml:space="preserve">In this paper, we aim to try and clarify those aspects, the necessary distinctions, and will attempt to show that for practical purposes, aspect (1), </w:t>
      </w:r>
      <w:proofErr w:type="gramStart"/>
      <w:r w:rsidRPr="006837ED">
        <w:rPr>
          <w:lang w:eastAsia="zh-CN"/>
        </w:rPr>
        <w:t>i.e.</w:t>
      </w:r>
      <w:proofErr w:type="gramEnd"/>
      <w:r w:rsidRPr="006837ED">
        <w:rPr>
          <w:lang w:eastAsia="zh-CN"/>
        </w:rPr>
        <w:t xml:space="preserve"> whether the antenna is implemented as parabolic or phased array, does not necessarily have any bearing on the beam steering capabilities.  What really matters instead are the actual beam steering and tracking capabilities, and whether they are based on mechanical or electronic steering. </w:t>
      </w:r>
    </w:p>
    <w:p w14:paraId="2F36708D" w14:textId="77777777" w:rsidR="00AD6A9C" w:rsidRPr="006837ED" w:rsidRDefault="00AD6A9C" w:rsidP="00AD6A9C">
      <w:pPr>
        <w:rPr>
          <w:lang w:eastAsia="zh-CN"/>
        </w:rPr>
      </w:pPr>
      <w:r w:rsidRPr="006837ED">
        <w:rPr>
          <w:lang w:eastAsia="zh-CN"/>
        </w:rPr>
        <w:t>By looking at current Very Small Aperture Terminal (VSAT) implementations available in the SATCOM market, we can summarize their broad types into 4 buckets:</w:t>
      </w:r>
    </w:p>
    <w:p w14:paraId="5688AD4F" w14:textId="3CAF1AFB" w:rsidR="00AD6A9C" w:rsidRPr="006837ED" w:rsidRDefault="00AD6A9C" w:rsidP="00AD6A9C">
      <w:pPr>
        <w:pStyle w:val="ListParagraph"/>
        <w:numPr>
          <w:ilvl w:val="0"/>
          <w:numId w:val="35"/>
        </w:numPr>
        <w:spacing w:line="259" w:lineRule="auto"/>
        <w:ind w:firstLineChars="0"/>
        <w:rPr>
          <w:lang w:eastAsia="zh-CN"/>
        </w:rPr>
      </w:pPr>
      <w:r w:rsidRPr="006837ED">
        <w:rPr>
          <w:lang w:eastAsia="zh-CN"/>
        </w:rPr>
        <w:t>Fixed beam</w:t>
      </w:r>
      <w:r w:rsidR="00B53F2D" w:rsidRPr="006837ED">
        <w:rPr>
          <w:lang w:eastAsia="zh-CN"/>
        </w:rPr>
        <w:t xml:space="preserve"> - Do not have any automatic beam steering or satellite tracking capability, and instead rely on human pointing.</w:t>
      </w:r>
    </w:p>
    <w:p w14:paraId="546D929B" w14:textId="499F09CE" w:rsidR="00AD6A9C" w:rsidRPr="006837ED" w:rsidRDefault="00AD6A9C" w:rsidP="00AD6A9C">
      <w:pPr>
        <w:pStyle w:val="ListParagraph"/>
        <w:numPr>
          <w:ilvl w:val="0"/>
          <w:numId w:val="35"/>
        </w:numPr>
        <w:spacing w:line="259" w:lineRule="auto"/>
        <w:ind w:firstLineChars="0"/>
        <w:rPr>
          <w:lang w:eastAsia="zh-CN"/>
        </w:rPr>
      </w:pPr>
      <w:r w:rsidRPr="006837ED">
        <w:rPr>
          <w:lang w:eastAsia="zh-CN"/>
        </w:rPr>
        <w:t>Mechanically-steered</w:t>
      </w:r>
      <w:r w:rsidR="00B53F2D" w:rsidRPr="006837ED">
        <w:rPr>
          <w:lang w:eastAsia="zh-CN"/>
        </w:rPr>
        <w:t xml:space="preserve"> - Predominantly (or exclusively) rely on a mechanical multi-axis gimbal for beam steering and tracking, usually </w:t>
      </w:r>
      <w:proofErr w:type="gramStart"/>
      <w:r w:rsidR="00B53F2D" w:rsidRPr="006837ED">
        <w:rPr>
          <w:lang w:eastAsia="zh-CN"/>
        </w:rPr>
        <w:t>to  compensate</w:t>
      </w:r>
      <w:proofErr w:type="gramEnd"/>
      <w:r w:rsidR="00B53F2D" w:rsidRPr="006837ED">
        <w:rPr>
          <w:lang w:eastAsia="zh-CN"/>
        </w:rPr>
        <w:t xml:space="preserve"> vessel, vehicle or aircraft movement, or for auto-deploy in the case of land-portable terminals.</w:t>
      </w:r>
    </w:p>
    <w:p w14:paraId="0A9E1529" w14:textId="77777777" w:rsidR="00AD6A9C" w:rsidRPr="006837ED" w:rsidRDefault="00AD6A9C" w:rsidP="00AD6A9C">
      <w:pPr>
        <w:pStyle w:val="ListParagraph"/>
        <w:numPr>
          <w:ilvl w:val="0"/>
          <w:numId w:val="35"/>
        </w:numPr>
        <w:spacing w:line="259" w:lineRule="auto"/>
        <w:ind w:firstLineChars="0"/>
        <w:rPr>
          <w:lang w:eastAsia="zh-CN"/>
        </w:rPr>
      </w:pPr>
      <w:r w:rsidRPr="006837ED">
        <w:rPr>
          <w:lang w:eastAsia="zh-CN"/>
        </w:rPr>
        <w:t>Electronically-</w:t>
      </w:r>
      <w:proofErr w:type="gramStart"/>
      <w:r w:rsidRPr="006837ED">
        <w:rPr>
          <w:lang w:eastAsia="zh-CN"/>
        </w:rPr>
        <w:t>steered;</w:t>
      </w:r>
      <w:proofErr w:type="gramEnd"/>
    </w:p>
    <w:p w14:paraId="6D9E78FE" w14:textId="7CE42C52" w:rsidR="00AD6A9C" w:rsidRPr="006837ED" w:rsidRDefault="00AD6A9C" w:rsidP="00AD6A9C">
      <w:pPr>
        <w:pStyle w:val="ListParagraph"/>
        <w:numPr>
          <w:ilvl w:val="0"/>
          <w:numId w:val="35"/>
        </w:numPr>
        <w:spacing w:line="259" w:lineRule="auto"/>
        <w:ind w:firstLineChars="0"/>
        <w:rPr>
          <w:lang w:eastAsia="zh-CN"/>
        </w:rPr>
      </w:pPr>
      <w:r w:rsidRPr="006837ED">
        <w:rPr>
          <w:lang w:eastAsia="zh-CN"/>
        </w:rPr>
        <w:t>Hybrid (mechanical + electronic)</w:t>
      </w:r>
      <w:r w:rsidR="00B53F2D" w:rsidRPr="006837ED">
        <w:rPr>
          <w:lang w:eastAsia="zh-CN"/>
        </w:rPr>
        <w:t xml:space="preserve"> - Combine the capabilities of electronic beam steering via phased arrays with mechanical gimbals.  These architectures are becoming more and more common in latest satcom applications.  </w:t>
      </w:r>
    </w:p>
    <w:p w14:paraId="7394A3D4" w14:textId="154F75C3" w:rsidR="00AD6A9C" w:rsidRPr="006837ED" w:rsidRDefault="00CD219A" w:rsidP="00AD6A9C">
      <w:pPr>
        <w:rPr>
          <w:lang w:eastAsia="zh-CN"/>
        </w:rPr>
      </w:pPr>
      <w:r w:rsidRPr="006837ED">
        <w:rPr>
          <w:lang w:eastAsia="zh-CN"/>
        </w:rPr>
        <w:t>A</w:t>
      </w:r>
      <w:r w:rsidR="00AD6A9C" w:rsidRPr="006837ED">
        <w:rPr>
          <w:lang w:eastAsia="zh-CN"/>
        </w:rPr>
        <w:t xml:space="preserve">ll these four types are used interchangeably for GEO/GSO and NGSO/LEO, often irrespective of whether they are used for fixed, mobile </w:t>
      </w:r>
      <w:proofErr w:type="gramStart"/>
      <w:r w:rsidR="00AD6A9C" w:rsidRPr="006837ED">
        <w:rPr>
          <w:lang w:eastAsia="zh-CN"/>
        </w:rPr>
        <w:t>or ”on</w:t>
      </w:r>
      <w:proofErr w:type="gramEnd"/>
      <w:r w:rsidR="00AD6A9C" w:rsidRPr="006837ED">
        <w:rPr>
          <w:lang w:eastAsia="zh-CN"/>
        </w:rPr>
        <w:t>-the-</w:t>
      </w:r>
      <w:r w:rsidR="00B36128" w:rsidRPr="006837ED">
        <w:rPr>
          <w:lang w:eastAsia="zh-CN"/>
        </w:rPr>
        <w:t>pause</w:t>
      </w:r>
      <w:r w:rsidR="00AD6A9C" w:rsidRPr="006837ED">
        <w:rPr>
          <w:lang w:eastAsia="zh-CN"/>
        </w:rPr>
        <w:t xml:space="preserve">” (aka nomadic, movable or transportable) applications. </w:t>
      </w:r>
    </w:p>
    <w:p w14:paraId="285DEA16" w14:textId="77777777" w:rsidR="00AD6A9C" w:rsidRPr="006837ED" w:rsidRDefault="00AD6A9C" w:rsidP="00AD6A9C">
      <w:pPr>
        <w:rPr>
          <w:lang w:eastAsia="zh-CN"/>
        </w:rPr>
      </w:pPr>
      <w:r w:rsidRPr="006837ED">
        <w:rPr>
          <w:lang w:eastAsia="zh-CN"/>
        </w:rPr>
        <w:t xml:space="preserve">Throughout the section, we will use the </w:t>
      </w:r>
      <w:proofErr w:type="gramStart"/>
      <w:r w:rsidRPr="006837ED">
        <w:rPr>
          <w:lang w:eastAsia="zh-CN"/>
        </w:rPr>
        <w:t>term ”VSAT</w:t>
      </w:r>
      <w:proofErr w:type="gramEnd"/>
      <w:r w:rsidRPr="006837ED">
        <w:rPr>
          <w:lang w:eastAsia="zh-CN"/>
        </w:rPr>
        <w:t>” irrespectively to identify any satellite user terminal with a directional antenna, irrespective of the antenna implementation or intended application.</w:t>
      </w:r>
    </w:p>
    <w:p w14:paraId="7FD4F265" w14:textId="1D8B482C" w:rsidR="00090B55" w:rsidRPr="006837ED" w:rsidRDefault="004E6BBF" w:rsidP="00AD6A9C">
      <w:pPr>
        <w:rPr>
          <w:lang w:eastAsia="zh-CN"/>
        </w:rPr>
      </w:pPr>
      <w:r w:rsidRPr="006837ED">
        <w:rPr>
          <w:lang w:eastAsia="zh-CN"/>
        </w:rPr>
        <w:t xml:space="preserve">Another factor </w:t>
      </w:r>
      <w:r w:rsidR="0057361C" w:rsidRPr="006837ED">
        <w:rPr>
          <w:lang w:eastAsia="zh-CN"/>
        </w:rPr>
        <w:t xml:space="preserve">that </w:t>
      </w:r>
      <w:r w:rsidR="008E463D" w:rsidRPr="006837ED">
        <w:rPr>
          <w:lang w:eastAsia="zh-CN"/>
        </w:rPr>
        <w:t xml:space="preserve">can be </w:t>
      </w:r>
      <w:proofErr w:type="gramStart"/>
      <w:r w:rsidR="008E463D" w:rsidRPr="006837ED">
        <w:rPr>
          <w:lang w:eastAsia="zh-CN"/>
        </w:rPr>
        <w:t>taken into account</w:t>
      </w:r>
      <w:proofErr w:type="gramEnd"/>
      <w:r w:rsidR="008E463D" w:rsidRPr="006837ED">
        <w:rPr>
          <w:lang w:eastAsia="zh-CN"/>
        </w:rPr>
        <w:t xml:space="preserve"> is whether the VSAT is capable of </w:t>
      </w:r>
      <w:r w:rsidR="00D657A4" w:rsidRPr="006837ED">
        <w:rPr>
          <w:lang w:eastAsia="zh-CN"/>
        </w:rPr>
        <w:t>forming one single beam at any given instant of time, or multiple beams, whether through a single or multiple antenna apertures.</w:t>
      </w:r>
      <w:r w:rsidR="00B53F2D" w:rsidRPr="006837ED">
        <w:rPr>
          <w:lang w:eastAsia="zh-CN"/>
        </w:rPr>
        <w:t xml:space="preserve"> </w:t>
      </w:r>
    </w:p>
    <w:p w14:paraId="0CEE85BB" w14:textId="57E52DB8" w:rsidR="00B53F2D" w:rsidRPr="006837ED" w:rsidRDefault="00B53F2D" w:rsidP="00AD6A9C">
      <w:pPr>
        <w:rPr>
          <w:lang w:eastAsia="zh-CN"/>
        </w:rPr>
      </w:pPr>
      <w:r w:rsidRPr="006837ED">
        <w:rPr>
          <w:lang w:eastAsia="zh-CN"/>
        </w:rPr>
        <w:t xml:space="preserve">Some example terminals are shown below – note that we are not </w:t>
      </w:r>
      <w:proofErr w:type="gramStart"/>
      <w:r w:rsidRPr="006837ED">
        <w:rPr>
          <w:lang w:eastAsia="zh-CN"/>
        </w:rPr>
        <w:t>taking into account</w:t>
      </w:r>
      <w:proofErr w:type="gramEnd"/>
      <w:r w:rsidRPr="006837ED">
        <w:rPr>
          <w:lang w:eastAsia="zh-CN"/>
        </w:rPr>
        <w:t xml:space="preserve"> multi-aperture terminals.</w:t>
      </w:r>
    </w:p>
    <w:p w14:paraId="60B5A093" w14:textId="15B6FEA0" w:rsidR="00820B81" w:rsidRPr="006837ED" w:rsidRDefault="00820B81" w:rsidP="00597ED0">
      <w:pPr>
        <w:rPr>
          <w:lang w:eastAsia="zh-CN"/>
        </w:rPr>
      </w:pPr>
    </w:p>
    <w:tbl>
      <w:tblPr>
        <w:tblStyle w:val="TableGrid"/>
        <w:tblW w:w="0" w:type="auto"/>
        <w:tblLook w:val="04A0" w:firstRow="1" w:lastRow="0" w:firstColumn="1" w:lastColumn="0" w:noHBand="0" w:noVBand="1"/>
      </w:tblPr>
      <w:tblGrid>
        <w:gridCol w:w="416"/>
        <w:gridCol w:w="3558"/>
        <w:gridCol w:w="1606"/>
        <w:gridCol w:w="1049"/>
        <w:gridCol w:w="1350"/>
        <w:gridCol w:w="1652"/>
      </w:tblGrid>
      <w:tr w:rsidR="00B53F2D" w:rsidRPr="006837ED" w14:paraId="4089A4BF" w14:textId="77777777" w:rsidTr="00AC05EC">
        <w:tc>
          <w:tcPr>
            <w:tcW w:w="353" w:type="dxa"/>
          </w:tcPr>
          <w:p w14:paraId="1DC713C6" w14:textId="64674F50" w:rsidR="00AC05EC" w:rsidRPr="006837ED" w:rsidRDefault="00AC05EC" w:rsidP="00597ED0">
            <w:pPr>
              <w:rPr>
                <w:b/>
                <w:bCs/>
                <w:lang w:eastAsia="zh-CN"/>
              </w:rPr>
            </w:pPr>
            <w:r w:rsidRPr="006837ED">
              <w:rPr>
                <w:b/>
                <w:bCs/>
                <w:lang w:eastAsia="zh-CN"/>
              </w:rPr>
              <w:t>#</w:t>
            </w:r>
          </w:p>
        </w:tc>
        <w:tc>
          <w:tcPr>
            <w:tcW w:w="3246" w:type="dxa"/>
          </w:tcPr>
          <w:p w14:paraId="3BDA30D1" w14:textId="789E7BE6" w:rsidR="00AC05EC" w:rsidRPr="006837ED" w:rsidRDefault="00B53F2D" w:rsidP="00597ED0">
            <w:pPr>
              <w:rPr>
                <w:b/>
                <w:bCs/>
                <w:lang w:eastAsia="zh-CN"/>
              </w:rPr>
            </w:pPr>
            <w:r w:rsidRPr="006837ED">
              <w:rPr>
                <w:b/>
                <w:bCs/>
                <w:lang w:eastAsia="zh-CN"/>
              </w:rPr>
              <w:t>Terminal</w:t>
            </w:r>
          </w:p>
        </w:tc>
        <w:tc>
          <w:tcPr>
            <w:tcW w:w="1722" w:type="dxa"/>
          </w:tcPr>
          <w:p w14:paraId="794E47AD" w14:textId="1D77ED9D" w:rsidR="00AC05EC" w:rsidRPr="006837ED" w:rsidRDefault="00B53F2D" w:rsidP="00597ED0">
            <w:pPr>
              <w:rPr>
                <w:b/>
                <w:bCs/>
                <w:lang w:eastAsia="zh-CN"/>
              </w:rPr>
            </w:pPr>
            <w:r w:rsidRPr="006837ED">
              <w:rPr>
                <w:b/>
                <w:bCs/>
                <w:lang w:eastAsia="zh-CN"/>
              </w:rPr>
              <w:t>Application / Use Case</w:t>
            </w:r>
          </w:p>
        </w:tc>
        <w:tc>
          <w:tcPr>
            <w:tcW w:w="1074" w:type="dxa"/>
          </w:tcPr>
          <w:p w14:paraId="0E933289" w14:textId="72DD47D5" w:rsidR="00AC05EC" w:rsidRPr="006837ED" w:rsidRDefault="00B53F2D" w:rsidP="00597ED0">
            <w:pPr>
              <w:rPr>
                <w:b/>
                <w:bCs/>
                <w:lang w:eastAsia="zh-CN"/>
              </w:rPr>
            </w:pPr>
            <w:r w:rsidRPr="006837ED">
              <w:rPr>
                <w:b/>
                <w:bCs/>
                <w:lang w:eastAsia="zh-CN"/>
              </w:rPr>
              <w:t>Antenna Type</w:t>
            </w:r>
          </w:p>
        </w:tc>
        <w:tc>
          <w:tcPr>
            <w:tcW w:w="1411" w:type="dxa"/>
          </w:tcPr>
          <w:p w14:paraId="7153A64A" w14:textId="575C2BB6" w:rsidR="00AC05EC" w:rsidRPr="006837ED" w:rsidRDefault="00B53F2D" w:rsidP="00597ED0">
            <w:pPr>
              <w:rPr>
                <w:b/>
                <w:bCs/>
                <w:lang w:eastAsia="zh-CN"/>
              </w:rPr>
            </w:pPr>
            <w:r w:rsidRPr="006837ED">
              <w:rPr>
                <w:b/>
                <w:bCs/>
                <w:lang w:eastAsia="zh-CN"/>
              </w:rPr>
              <w:t>Beam Steering</w:t>
            </w:r>
          </w:p>
        </w:tc>
        <w:tc>
          <w:tcPr>
            <w:tcW w:w="1825" w:type="dxa"/>
          </w:tcPr>
          <w:p w14:paraId="4B20B341" w14:textId="01D481CD" w:rsidR="00AC05EC" w:rsidRPr="006837ED" w:rsidRDefault="00B53F2D" w:rsidP="00597ED0">
            <w:pPr>
              <w:rPr>
                <w:b/>
                <w:bCs/>
                <w:lang w:eastAsia="zh-CN"/>
              </w:rPr>
            </w:pPr>
            <w:r w:rsidRPr="006837ED">
              <w:rPr>
                <w:b/>
                <w:bCs/>
                <w:lang w:eastAsia="zh-CN"/>
              </w:rPr>
              <w:t>Supported Orbit(s)</w:t>
            </w:r>
          </w:p>
        </w:tc>
      </w:tr>
      <w:tr w:rsidR="00B53F2D" w:rsidRPr="006837ED" w14:paraId="510F0AE1" w14:textId="77777777" w:rsidTr="00AC05EC">
        <w:tc>
          <w:tcPr>
            <w:tcW w:w="353" w:type="dxa"/>
          </w:tcPr>
          <w:p w14:paraId="280904E5" w14:textId="2E7EE6AE" w:rsidR="00346D48" w:rsidRPr="006837ED" w:rsidRDefault="00B53F2D" w:rsidP="00597ED0">
            <w:pPr>
              <w:rPr>
                <w:lang w:eastAsia="zh-CN"/>
              </w:rPr>
            </w:pPr>
            <w:r w:rsidRPr="006837ED">
              <w:rPr>
                <w:lang w:eastAsia="zh-CN"/>
              </w:rPr>
              <w:t>1</w:t>
            </w:r>
          </w:p>
        </w:tc>
        <w:tc>
          <w:tcPr>
            <w:tcW w:w="3246" w:type="dxa"/>
          </w:tcPr>
          <w:p w14:paraId="7D0D7A9D" w14:textId="546537A3" w:rsidR="00346D48" w:rsidRPr="006837ED" w:rsidRDefault="00337B90" w:rsidP="00597ED0">
            <w:pPr>
              <w:rPr>
                <w:lang w:eastAsia="zh-CN"/>
              </w:rPr>
            </w:pPr>
            <w:r w:rsidRPr="006837ED">
              <w:drawing>
                <wp:inline distT="0" distB="0" distL="0" distR="0" wp14:anchorId="4A14402E" wp14:editId="52AFDF1D">
                  <wp:extent cx="1822118" cy="1430842"/>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38270" cy="1443525"/>
                          </a:xfrm>
                          <a:prstGeom prst="rect">
                            <a:avLst/>
                          </a:prstGeom>
                        </pic:spPr>
                      </pic:pic>
                    </a:graphicData>
                  </a:graphic>
                </wp:inline>
              </w:drawing>
            </w:r>
          </w:p>
        </w:tc>
        <w:tc>
          <w:tcPr>
            <w:tcW w:w="1722" w:type="dxa"/>
          </w:tcPr>
          <w:p w14:paraId="0925C66F" w14:textId="3491866B" w:rsidR="00346D48" w:rsidRPr="006837ED" w:rsidRDefault="00337B90" w:rsidP="00597ED0">
            <w:pPr>
              <w:rPr>
                <w:lang w:eastAsia="zh-CN"/>
              </w:rPr>
            </w:pPr>
            <w:r w:rsidRPr="006837ED">
              <w:rPr>
                <w:lang w:eastAsia="zh-CN"/>
              </w:rPr>
              <w:t>Residential Broadband</w:t>
            </w:r>
          </w:p>
        </w:tc>
        <w:tc>
          <w:tcPr>
            <w:tcW w:w="1074" w:type="dxa"/>
          </w:tcPr>
          <w:p w14:paraId="093A4B4C" w14:textId="148FCB41" w:rsidR="00346D48" w:rsidRPr="006837ED" w:rsidRDefault="00337B90" w:rsidP="00597ED0">
            <w:pPr>
              <w:rPr>
                <w:lang w:eastAsia="zh-CN"/>
              </w:rPr>
            </w:pPr>
            <w:r w:rsidRPr="006837ED">
              <w:rPr>
                <w:lang w:eastAsia="zh-CN"/>
              </w:rPr>
              <w:t>Parabolic</w:t>
            </w:r>
          </w:p>
        </w:tc>
        <w:tc>
          <w:tcPr>
            <w:tcW w:w="1411" w:type="dxa"/>
          </w:tcPr>
          <w:p w14:paraId="1C675437" w14:textId="28BE8937" w:rsidR="00346D48" w:rsidRPr="006837ED" w:rsidRDefault="00337B90" w:rsidP="00597ED0">
            <w:pPr>
              <w:rPr>
                <w:lang w:eastAsia="zh-CN"/>
              </w:rPr>
            </w:pPr>
            <w:r w:rsidRPr="006837ED">
              <w:rPr>
                <w:lang w:eastAsia="zh-CN"/>
              </w:rPr>
              <w:t>Fixed</w:t>
            </w:r>
          </w:p>
        </w:tc>
        <w:tc>
          <w:tcPr>
            <w:tcW w:w="1825" w:type="dxa"/>
          </w:tcPr>
          <w:p w14:paraId="43167EE6" w14:textId="5AADBEC4" w:rsidR="00346D48" w:rsidRPr="006837ED" w:rsidRDefault="00337B90" w:rsidP="00597ED0">
            <w:r w:rsidRPr="006837ED">
              <w:t>GEO</w:t>
            </w:r>
          </w:p>
        </w:tc>
      </w:tr>
      <w:tr w:rsidR="00B53F2D" w:rsidRPr="006837ED" w14:paraId="347E74AF" w14:textId="77777777" w:rsidTr="00AC05EC">
        <w:tc>
          <w:tcPr>
            <w:tcW w:w="353" w:type="dxa"/>
          </w:tcPr>
          <w:p w14:paraId="19EBC1A6" w14:textId="50845310" w:rsidR="002848AC" w:rsidRPr="006837ED" w:rsidRDefault="00B53F2D" w:rsidP="00597ED0">
            <w:pPr>
              <w:rPr>
                <w:lang w:eastAsia="zh-CN"/>
              </w:rPr>
            </w:pPr>
            <w:r w:rsidRPr="006837ED">
              <w:rPr>
                <w:lang w:eastAsia="zh-CN"/>
              </w:rPr>
              <w:t>2</w:t>
            </w:r>
          </w:p>
        </w:tc>
        <w:tc>
          <w:tcPr>
            <w:tcW w:w="3246" w:type="dxa"/>
          </w:tcPr>
          <w:p w14:paraId="0470C5FD" w14:textId="1ED19CB7" w:rsidR="002848AC" w:rsidRPr="006837ED" w:rsidRDefault="007644D4" w:rsidP="00597ED0">
            <w:r w:rsidRPr="006837ED">
              <w:drawing>
                <wp:inline distT="0" distB="0" distL="0" distR="0" wp14:anchorId="30773C8F" wp14:editId="35773B6F">
                  <wp:extent cx="1417023" cy="1426191"/>
                  <wp:effectExtent l="0" t="0" r="0" b="3175"/>
                  <wp:docPr id="22" name="Picture 22" descr="GX LITE USER TERMINAL | Inmarsat Gover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X LITE USER TERMINAL | Inmarsat Governmen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41845"/>
                          <a:stretch/>
                        </pic:blipFill>
                        <pic:spPr bwMode="auto">
                          <a:xfrm>
                            <a:off x="0" y="0"/>
                            <a:ext cx="1429200" cy="14384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22" w:type="dxa"/>
          </w:tcPr>
          <w:p w14:paraId="756835BA" w14:textId="4CCEFB00" w:rsidR="002848AC" w:rsidRPr="006837ED" w:rsidRDefault="007644D4" w:rsidP="00597ED0">
            <w:pPr>
              <w:rPr>
                <w:lang w:eastAsia="zh-CN"/>
              </w:rPr>
            </w:pPr>
            <w:r w:rsidRPr="006837ED">
              <w:rPr>
                <w:lang w:eastAsia="zh-CN"/>
              </w:rPr>
              <w:t>Land Portable</w:t>
            </w:r>
          </w:p>
        </w:tc>
        <w:tc>
          <w:tcPr>
            <w:tcW w:w="1074" w:type="dxa"/>
          </w:tcPr>
          <w:p w14:paraId="39E210F7" w14:textId="1E2C110A" w:rsidR="002848AC" w:rsidRPr="006837ED" w:rsidRDefault="007644D4" w:rsidP="00597ED0">
            <w:pPr>
              <w:rPr>
                <w:lang w:eastAsia="zh-CN"/>
              </w:rPr>
            </w:pPr>
            <w:r w:rsidRPr="006837ED">
              <w:rPr>
                <w:lang w:eastAsia="zh-CN"/>
              </w:rPr>
              <w:t>Phased Array</w:t>
            </w:r>
          </w:p>
        </w:tc>
        <w:tc>
          <w:tcPr>
            <w:tcW w:w="1411" w:type="dxa"/>
          </w:tcPr>
          <w:p w14:paraId="05B79266" w14:textId="0F0F5087" w:rsidR="007644D4" w:rsidRPr="006837ED" w:rsidRDefault="007644D4" w:rsidP="00597ED0">
            <w:pPr>
              <w:rPr>
                <w:lang w:eastAsia="zh-CN"/>
              </w:rPr>
            </w:pPr>
            <w:r w:rsidRPr="006837ED">
              <w:rPr>
                <w:lang w:eastAsia="zh-CN"/>
              </w:rPr>
              <w:t>Fixed +</w:t>
            </w:r>
          </w:p>
          <w:p w14:paraId="30B198E4" w14:textId="14DF1DC0" w:rsidR="002848AC" w:rsidRPr="006837ED" w:rsidRDefault="007644D4" w:rsidP="00597ED0">
            <w:pPr>
              <w:rPr>
                <w:lang w:eastAsia="zh-CN"/>
              </w:rPr>
            </w:pPr>
            <w:r w:rsidRPr="006837ED">
              <w:rPr>
                <w:lang w:eastAsia="zh-CN"/>
              </w:rPr>
              <w:t>Electronic (fine adjustment)</w:t>
            </w:r>
          </w:p>
        </w:tc>
        <w:tc>
          <w:tcPr>
            <w:tcW w:w="1825" w:type="dxa"/>
          </w:tcPr>
          <w:p w14:paraId="28432F68" w14:textId="20C2F031" w:rsidR="002848AC" w:rsidRPr="006837ED" w:rsidRDefault="007644D4" w:rsidP="00597ED0">
            <w:r w:rsidRPr="006837ED">
              <w:t>GEO</w:t>
            </w:r>
          </w:p>
        </w:tc>
      </w:tr>
      <w:tr w:rsidR="00B53F2D" w:rsidRPr="006837ED" w14:paraId="56F43661" w14:textId="77777777" w:rsidTr="00AC05EC">
        <w:tc>
          <w:tcPr>
            <w:tcW w:w="353" w:type="dxa"/>
          </w:tcPr>
          <w:p w14:paraId="0903E427" w14:textId="06BA4418" w:rsidR="000B0A68" w:rsidRPr="006837ED" w:rsidRDefault="00B53F2D" w:rsidP="00597ED0">
            <w:pPr>
              <w:rPr>
                <w:lang w:eastAsia="zh-CN"/>
              </w:rPr>
            </w:pPr>
            <w:r w:rsidRPr="006837ED">
              <w:rPr>
                <w:lang w:eastAsia="zh-CN"/>
              </w:rPr>
              <w:lastRenderedPageBreak/>
              <w:t>3</w:t>
            </w:r>
          </w:p>
        </w:tc>
        <w:tc>
          <w:tcPr>
            <w:tcW w:w="3246" w:type="dxa"/>
          </w:tcPr>
          <w:p w14:paraId="755451DB" w14:textId="2455FC12" w:rsidR="000B0A68" w:rsidRPr="006837ED" w:rsidRDefault="000B0A68" w:rsidP="00597ED0">
            <w:r w:rsidRPr="006837ED">
              <w:drawing>
                <wp:inline distT="0" distB="0" distL="0" distR="0" wp14:anchorId="1F78C723" wp14:editId="0F10EFC9">
                  <wp:extent cx="1978925" cy="1978925"/>
                  <wp:effectExtent l="0" t="0" r="2540" b="2540"/>
                  <wp:docPr id="26" name="Picture 26" descr="Cobham Explorer 5075 GX | IP Access Internat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obham Explorer 5075 GX | IP Access International"/>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87694" cy="1987694"/>
                          </a:xfrm>
                          <a:prstGeom prst="rect">
                            <a:avLst/>
                          </a:prstGeom>
                          <a:noFill/>
                          <a:ln>
                            <a:noFill/>
                          </a:ln>
                        </pic:spPr>
                      </pic:pic>
                    </a:graphicData>
                  </a:graphic>
                </wp:inline>
              </w:drawing>
            </w:r>
          </w:p>
        </w:tc>
        <w:tc>
          <w:tcPr>
            <w:tcW w:w="1722" w:type="dxa"/>
          </w:tcPr>
          <w:p w14:paraId="3ED52669" w14:textId="2B9318D4" w:rsidR="000B0A68" w:rsidRPr="006837ED" w:rsidRDefault="000B0A68" w:rsidP="00597ED0">
            <w:pPr>
              <w:rPr>
                <w:lang w:eastAsia="zh-CN"/>
              </w:rPr>
            </w:pPr>
            <w:r w:rsidRPr="006837ED">
              <w:rPr>
                <w:lang w:eastAsia="zh-CN"/>
              </w:rPr>
              <w:t>Land Portable</w:t>
            </w:r>
          </w:p>
        </w:tc>
        <w:tc>
          <w:tcPr>
            <w:tcW w:w="1074" w:type="dxa"/>
          </w:tcPr>
          <w:p w14:paraId="122F5AB2" w14:textId="546A20EE" w:rsidR="000B0A68" w:rsidRPr="006837ED" w:rsidRDefault="000B0A68" w:rsidP="00597ED0">
            <w:pPr>
              <w:rPr>
                <w:lang w:eastAsia="zh-CN"/>
              </w:rPr>
            </w:pPr>
            <w:r w:rsidRPr="006837ED">
              <w:rPr>
                <w:lang w:eastAsia="zh-CN"/>
              </w:rPr>
              <w:t>Parabolic</w:t>
            </w:r>
          </w:p>
        </w:tc>
        <w:tc>
          <w:tcPr>
            <w:tcW w:w="1411" w:type="dxa"/>
          </w:tcPr>
          <w:p w14:paraId="3DB71C41" w14:textId="07499FAA" w:rsidR="000B0A68" w:rsidRPr="006837ED" w:rsidRDefault="00B53F2D" w:rsidP="00597ED0">
            <w:pPr>
              <w:rPr>
                <w:lang w:eastAsia="zh-CN"/>
              </w:rPr>
            </w:pPr>
            <w:r w:rsidRPr="006837ED">
              <w:rPr>
                <w:lang w:eastAsia="zh-CN"/>
              </w:rPr>
              <w:t>Mechanical</w:t>
            </w:r>
          </w:p>
        </w:tc>
        <w:tc>
          <w:tcPr>
            <w:tcW w:w="1825" w:type="dxa"/>
          </w:tcPr>
          <w:p w14:paraId="34C3CF4B" w14:textId="6D4AEDE3" w:rsidR="000B0A68" w:rsidRPr="006837ED" w:rsidRDefault="000B0A68" w:rsidP="00597ED0">
            <w:r w:rsidRPr="006837ED">
              <w:t>GEO</w:t>
            </w:r>
          </w:p>
        </w:tc>
      </w:tr>
      <w:tr w:rsidR="00B53F2D" w:rsidRPr="006837ED" w14:paraId="4499A733" w14:textId="77777777" w:rsidTr="00AC05EC">
        <w:tc>
          <w:tcPr>
            <w:tcW w:w="353" w:type="dxa"/>
          </w:tcPr>
          <w:p w14:paraId="46EA4A14" w14:textId="32D31134" w:rsidR="00AC05EC" w:rsidRPr="006837ED" w:rsidRDefault="00B53F2D" w:rsidP="00597ED0">
            <w:pPr>
              <w:rPr>
                <w:lang w:eastAsia="zh-CN"/>
              </w:rPr>
            </w:pPr>
            <w:r w:rsidRPr="006837ED">
              <w:rPr>
                <w:lang w:eastAsia="zh-CN"/>
              </w:rPr>
              <w:t>4</w:t>
            </w:r>
          </w:p>
        </w:tc>
        <w:tc>
          <w:tcPr>
            <w:tcW w:w="3246" w:type="dxa"/>
          </w:tcPr>
          <w:p w14:paraId="2528B244" w14:textId="5E155599" w:rsidR="00AC05EC" w:rsidRPr="006837ED" w:rsidRDefault="00346D48" w:rsidP="00597ED0">
            <w:pPr>
              <w:rPr>
                <w:lang w:eastAsia="zh-CN"/>
              </w:rPr>
            </w:pPr>
            <w:r w:rsidRPr="006837ED">
              <w:drawing>
                <wp:inline distT="0" distB="0" distL="0" distR="0" wp14:anchorId="7381B23C" wp14:editId="09849BA1">
                  <wp:extent cx="1814345" cy="146713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24264" cy="1475155"/>
                          </a:xfrm>
                          <a:prstGeom prst="rect">
                            <a:avLst/>
                          </a:prstGeom>
                        </pic:spPr>
                      </pic:pic>
                    </a:graphicData>
                  </a:graphic>
                </wp:inline>
              </w:drawing>
            </w:r>
          </w:p>
        </w:tc>
        <w:tc>
          <w:tcPr>
            <w:tcW w:w="1722" w:type="dxa"/>
          </w:tcPr>
          <w:p w14:paraId="254B9BBE" w14:textId="55081A60" w:rsidR="00AC05EC" w:rsidRPr="006837ED" w:rsidRDefault="00337B90" w:rsidP="00597ED0">
            <w:pPr>
              <w:rPr>
                <w:lang w:eastAsia="zh-CN"/>
              </w:rPr>
            </w:pPr>
            <w:r w:rsidRPr="006837ED">
              <w:rPr>
                <w:lang w:eastAsia="zh-CN"/>
              </w:rPr>
              <w:t>Maritime</w:t>
            </w:r>
          </w:p>
        </w:tc>
        <w:tc>
          <w:tcPr>
            <w:tcW w:w="1074" w:type="dxa"/>
          </w:tcPr>
          <w:p w14:paraId="67491CCC" w14:textId="56942FC8" w:rsidR="00AC05EC" w:rsidRPr="006837ED" w:rsidRDefault="00337B90" w:rsidP="00597ED0">
            <w:pPr>
              <w:rPr>
                <w:lang w:eastAsia="zh-CN"/>
              </w:rPr>
            </w:pPr>
            <w:r w:rsidRPr="006837ED">
              <w:rPr>
                <w:lang w:eastAsia="zh-CN"/>
              </w:rPr>
              <w:t>Parabolic</w:t>
            </w:r>
          </w:p>
        </w:tc>
        <w:tc>
          <w:tcPr>
            <w:tcW w:w="1411" w:type="dxa"/>
          </w:tcPr>
          <w:p w14:paraId="60A294F9" w14:textId="37073889" w:rsidR="00AC05EC" w:rsidRPr="006837ED" w:rsidRDefault="00337B90" w:rsidP="00597ED0">
            <w:pPr>
              <w:rPr>
                <w:lang w:eastAsia="zh-CN"/>
              </w:rPr>
            </w:pPr>
            <w:r w:rsidRPr="006837ED">
              <w:rPr>
                <w:lang w:eastAsia="zh-CN"/>
              </w:rPr>
              <w:t>Mechanical</w:t>
            </w:r>
          </w:p>
        </w:tc>
        <w:tc>
          <w:tcPr>
            <w:tcW w:w="1825" w:type="dxa"/>
          </w:tcPr>
          <w:p w14:paraId="583A0333" w14:textId="4C6ADAA1" w:rsidR="00AC05EC" w:rsidRPr="006837ED" w:rsidRDefault="00337B90" w:rsidP="00597ED0">
            <w:r w:rsidRPr="006837ED">
              <w:t>GEO, MEO, LEO</w:t>
            </w:r>
          </w:p>
        </w:tc>
      </w:tr>
      <w:tr w:rsidR="00B53F2D" w:rsidRPr="006837ED" w14:paraId="0D3F40BB" w14:textId="77777777" w:rsidTr="00AC05EC">
        <w:tc>
          <w:tcPr>
            <w:tcW w:w="353" w:type="dxa"/>
          </w:tcPr>
          <w:p w14:paraId="437D368B" w14:textId="6647D27A" w:rsidR="00AC05EC" w:rsidRPr="006837ED" w:rsidRDefault="00B53F2D" w:rsidP="00597ED0">
            <w:pPr>
              <w:rPr>
                <w:lang w:eastAsia="zh-CN"/>
              </w:rPr>
            </w:pPr>
            <w:r w:rsidRPr="006837ED">
              <w:rPr>
                <w:lang w:eastAsia="zh-CN"/>
              </w:rPr>
              <w:t>5</w:t>
            </w:r>
          </w:p>
        </w:tc>
        <w:tc>
          <w:tcPr>
            <w:tcW w:w="3246" w:type="dxa"/>
          </w:tcPr>
          <w:p w14:paraId="59B5F797" w14:textId="1EB4A86D" w:rsidR="00AC05EC" w:rsidRPr="006837ED" w:rsidRDefault="00AC05EC" w:rsidP="00597ED0">
            <w:pPr>
              <w:rPr>
                <w:lang w:eastAsia="zh-CN"/>
              </w:rPr>
            </w:pPr>
            <w:r w:rsidRPr="006837ED">
              <w:drawing>
                <wp:inline distT="0" distB="0" distL="0" distR="0" wp14:anchorId="13AE2CBA" wp14:editId="46790C9F">
                  <wp:extent cx="1308682" cy="1419367"/>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11862" cy="1422816"/>
                          </a:xfrm>
                          <a:prstGeom prst="rect">
                            <a:avLst/>
                          </a:prstGeom>
                        </pic:spPr>
                      </pic:pic>
                    </a:graphicData>
                  </a:graphic>
                </wp:inline>
              </w:drawing>
            </w:r>
          </w:p>
        </w:tc>
        <w:tc>
          <w:tcPr>
            <w:tcW w:w="1722" w:type="dxa"/>
          </w:tcPr>
          <w:p w14:paraId="35A23D5A" w14:textId="4A89AF44" w:rsidR="00AC05EC" w:rsidRPr="006837ED" w:rsidRDefault="00AC05EC" w:rsidP="00597ED0">
            <w:pPr>
              <w:rPr>
                <w:lang w:eastAsia="zh-CN"/>
              </w:rPr>
            </w:pPr>
            <w:r w:rsidRPr="006837ED">
              <w:rPr>
                <w:lang w:eastAsia="zh-CN"/>
              </w:rPr>
              <w:t>Aeronautical</w:t>
            </w:r>
          </w:p>
        </w:tc>
        <w:tc>
          <w:tcPr>
            <w:tcW w:w="1074" w:type="dxa"/>
          </w:tcPr>
          <w:p w14:paraId="2915EEC7" w14:textId="17E4F02F" w:rsidR="00AC05EC" w:rsidRPr="006837ED" w:rsidRDefault="00AC05EC" w:rsidP="00597ED0">
            <w:pPr>
              <w:rPr>
                <w:lang w:eastAsia="zh-CN"/>
              </w:rPr>
            </w:pPr>
            <w:r w:rsidRPr="006837ED">
              <w:rPr>
                <w:lang w:eastAsia="zh-CN"/>
              </w:rPr>
              <w:t>Parabolic</w:t>
            </w:r>
          </w:p>
        </w:tc>
        <w:tc>
          <w:tcPr>
            <w:tcW w:w="1411" w:type="dxa"/>
          </w:tcPr>
          <w:p w14:paraId="2C186AC8" w14:textId="54F4C8D6" w:rsidR="00AC05EC" w:rsidRPr="006837ED" w:rsidRDefault="00AC05EC" w:rsidP="00597ED0">
            <w:pPr>
              <w:rPr>
                <w:lang w:eastAsia="zh-CN"/>
              </w:rPr>
            </w:pPr>
            <w:r w:rsidRPr="006837ED">
              <w:rPr>
                <w:lang w:eastAsia="zh-CN"/>
              </w:rPr>
              <w:t>Mechanical</w:t>
            </w:r>
          </w:p>
        </w:tc>
        <w:tc>
          <w:tcPr>
            <w:tcW w:w="1825" w:type="dxa"/>
          </w:tcPr>
          <w:p w14:paraId="3FC54044" w14:textId="7BDC9C9F" w:rsidR="00AC05EC" w:rsidRPr="006837ED" w:rsidRDefault="00AC05EC" w:rsidP="00597ED0">
            <w:r w:rsidRPr="006837ED">
              <w:t>GEO, MEO</w:t>
            </w:r>
          </w:p>
        </w:tc>
      </w:tr>
      <w:tr w:rsidR="00B53F2D" w:rsidRPr="006837ED" w14:paraId="6AB309EE" w14:textId="77777777" w:rsidTr="00AC05EC">
        <w:tc>
          <w:tcPr>
            <w:tcW w:w="353" w:type="dxa"/>
          </w:tcPr>
          <w:p w14:paraId="793CD2C1" w14:textId="6C62834F" w:rsidR="00AC05EC" w:rsidRPr="006837ED" w:rsidRDefault="00B53F2D" w:rsidP="00597ED0">
            <w:pPr>
              <w:rPr>
                <w:lang w:eastAsia="zh-CN"/>
              </w:rPr>
            </w:pPr>
            <w:r w:rsidRPr="006837ED">
              <w:rPr>
                <w:lang w:eastAsia="zh-CN"/>
              </w:rPr>
              <w:t>6</w:t>
            </w:r>
          </w:p>
        </w:tc>
        <w:tc>
          <w:tcPr>
            <w:tcW w:w="3246" w:type="dxa"/>
          </w:tcPr>
          <w:p w14:paraId="6D597FD6" w14:textId="271803FD" w:rsidR="00AC05EC" w:rsidRPr="006837ED" w:rsidRDefault="00AC05EC" w:rsidP="00597ED0">
            <w:pPr>
              <w:rPr>
                <w:lang w:eastAsia="zh-CN"/>
              </w:rPr>
            </w:pPr>
            <w:r w:rsidRPr="006837ED">
              <w:drawing>
                <wp:inline distT="0" distB="0" distL="0" distR="0" wp14:anchorId="5F5DD50E" wp14:editId="15245A1D">
                  <wp:extent cx="1697431" cy="134180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11642" cy="1353040"/>
                          </a:xfrm>
                          <a:prstGeom prst="rect">
                            <a:avLst/>
                          </a:prstGeom>
                        </pic:spPr>
                      </pic:pic>
                    </a:graphicData>
                  </a:graphic>
                </wp:inline>
              </w:drawing>
            </w:r>
          </w:p>
        </w:tc>
        <w:tc>
          <w:tcPr>
            <w:tcW w:w="1722" w:type="dxa"/>
          </w:tcPr>
          <w:p w14:paraId="2D6E3172" w14:textId="355E4D5B" w:rsidR="00AC05EC" w:rsidRPr="006837ED" w:rsidRDefault="00AC05EC" w:rsidP="00597ED0">
            <w:pPr>
              <w:rPr>
                <w:lang w:eastAsia="zh-CN"/>
              </w:rPr>
            </w:pPr>
            <w:r w:rsidRPr="006837ED">
              <w:rPr>
                <w:lang w:eastAsia="zh-CN"/>
              </w:rPr>
              <w:t>Aeronautical</w:t>
            </w:r>
          </w:p>
        </w:tc>
        <w:tc>
          <w:tcPr>
            <w:tcW w:w="1074" w:type="dxa"/>
          </w:tcPr>
          <w:p w14:paraId="6B7E099E" w14:textId="3397238E" w:rsidR="00AC05EC" w:rsidRPr="006837ED" w:rsidRDefault="00AC05EC" w:rsidP="00597ED0">
            <w:pPr>
              <w:rPr>
                <w:lang w:eastAsia="zh-CN"/>
              </w:rPr>
            </w:pPr>
            <w:r w:rsidRPr="006837ED">
              <w:rPr>
                <w:lang w:eastAsia="zh-CN"/>
              </w:rPr>
              <w:t>Phased Array</w:t>
            </w:r>
          </w:p>
        </w:tc>
        <w:tc>
          <w:tcPr>
            <w:tcW w:w="1411" w:type="dxa"/>
          </w:tcPr>
          <w:p w14:paraId="776BBBA7" w14:textId="082E18E7" w:rsidR="00AC05EC" w:rsidRPr="006837ED" w:rsidRDefault="00AC05EC" w:rsidP="00597ED0">
            <w:pPr>
              <w:rPr>
                <w:lang w:eastAsia="zh-CN"/>
              </w:rPr>
            </w:pPr>
            <w:r w:rsidRPr="006837ED">
              <w:rPr>
                <w:lang w:eastAsia="zh-CN"/>
              </w:rPr>
              <w:t>Mechanical</w:t>
            </w:r>
          </w:p>
        </w:tc>
        <w:tc>
          <w:tcPr>
            <w:tcW w:w="1825" w:type="dxa"/>
          </w:tcPr>
          <w:p w14:paraId="7B0ADC51" w14:textId="6F3D6751" w:rsidR="00AC05EC" w:rsidRPr="006837ED" w:rsidRDefault="00AC05EC" w:rsidP="00597ED0">
            <w:r w:rsidRPr="006837ED">
              <w:t>GEO, MEO, LEO?</w:t>
            </w:r>
          </w:p>
        </w:tc>
      </w:tr>
      <w:tr w:rsidR="00B53F2D" w:rsidRPr="006837ED" w14:paraId="44B8E244" w14:textId="77777777" w:rsidTr="00AC05EC">
        <w:tc>
          <w:tcPr>
            <w:tcW w:w="353" w:type="dxa"/>
          </w:tcPr>
          <w:p w14:paraId="7B820EF2" w14:textId="1A546A9B" w:rsidR="00AC05EC" w:rsidRPr="006837ED" w:rsidRDefault="00B53F2D" w:rsidP="00597ED0">
            <w:pPr>
              <w:rPr>
                <w:lang w:eastAsia="zh-CN"/>
              </w:rPr>
            </w:pPr>
            <w:r w:rsidRPr="006837ED">
              <w:rPr>
                <w:lang w:eastAsia="zh-CN"/>
              </w:rPr>
              <w:t>7</w:t>
            </w:r>
          </w:p>
        </w:tc>
        <w:tc>
          <w:tcPr>
            <w:tcW w:w="3246" w:type="dxa"/>
          </w:tcPr>
          <w:p w14:paraId="32F218A5" w14:textId="519F66B1" w:rsidR="00AC05EC" w:rsidRPr="006837ED" w:rsidRDefault="00AC05EC" w:rsidP="00597ED0">
            <w:pPr>
              <w:rPr>
                <w:lang w:eastAsia="zh-CN"/>
              </w:rPr>
            </w:pPr>
            <w:r w:rsidRPr="006837ED">
              <w:drawing>
                <wp:inline distT="0" distB="0" distL="0" distR="0" wp14:anchorId="6B33637F" wp14:editId="2D7CFF1E">
                  <wp:extent cx="1918525" cy="991002"/>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25273" cy="994487"/>
                          </a:xfrm>
                          <a:prstGeom prst="rect">
                            <a:avLst/>
                          </a:prstGeom>
                        </pic:spPr>
                      </pic:pic>
                    </a:graphicData>
                  </a:graphic>
                </wp:inline>
              </w:drawing>
            </w:r>
          </w:p>
        </w:tc>
        <w:tc>
          <w:tcPr>
            <w:tcW w:w="1722" w:type="dxa"/>
          </w:tcPr>
          <w:p w14:paraId="478458C4" w14:textId="0AF8832C" w:rsidR="00AC05EC" w:rsidRPr="006837ED" w:rsidRDefault="00AC05EC" w:rsidP="00597ED0">
            <w:pPr>
              <w:rPr>
                <w:lang w:eastAsia="zh-CN"/>
              </w:rPr>
            </w:pPr>
            <w:r w:rsidRPr="006837ED">
              <w:rPr>
                <w:lang w:eastAsia="zh-CN"/>
              </w:rPr>
              <w:t>Land Mobile</w:t>
            </w:r>
          </w:p>
        </w:tc>
        <w:tc>
          <w:tcPr>
            <w:tcW w:w="1074" w:type="dxa"/>
          </w:tcPr>
          <w:p w14:paraId="714A8D26" w14:textId="4988749A" w:rsidR="00AC05EC" w:rsidRPr="006837ED" w:rsidRDefault="00AC05EC" w:rsidP="00597ED0">
            <w:pPr>
              <w:rPr>
                <w:lang w:eastAsia="zh-CN"/>
              </w:rPr>
            </w:pPr>
            <w:r w:rsidRPr="006837ED">
              <w:rPr>
                <w:lang w:eastAsia="zh-CN"/>
              </w:rPr>
              <w:t>Phased Array</w:t>
            </w:r>
          </w:p>
        </w:tc>
        <w:tc>
          <w:tcPr>
            <w:tcW w:w="1411" w:type="dxa"/>
          </w:tcPr>
          <w:p w14:paraId="17AAEF4B" w14:textId="6B21230D" w:rsidR="00AC05EC" w:rsidRPr="006837ED" w:rsidRDefault="00AC05EC" w:rsidP="00597ED0">
            <w:pPr>
              <w:rPr>
                <w:lang w:eastAsia="zh-CN"/>
              </w:rPr>
            </w:pPr>
            <w:r w:rsidRPr="006837ED">
              <w:rPr>
                <w:lang w:eastAsia="zh-CN"/>
              </w:rPr>
              <w:t>Hybrid</w:t>
            </w:r>
          </w:p>
        </w:tc>
        <w:tc>
          <w:tcPr>
            <w:tcW w:w="1825" w:type="dxa"/>
          </w:tcPr>
          <w:p w14:paraId="3B4E44F9" w14:textId="0612AB4F" w:rsidR="00AC05EC" w:rsidRPr="006837ED" w:rsidRDefault="00AC05EC" w:rsidP="00597ED0">
            <w:pPr>
              <w:rPr>
                <w:lang w:eastAsia="zh-CN"/>
              </w:rPr>
            </w:pPr>
            <w:r w:rsidRPr="006837ED">
              <w:rPr>
                <w:lang w:eastAsia="zh-CN"/>
              </w:rPr>
              <w:t>GEO, MEO, LEO</w:t>
            </w:r>
          </w:p>
        </w:tc>
      </w:tr>
      <w:tr w:rsidR="00B53F2D" w:rsidRPr="006837ED" w14:paraId="07641B55" w14:textId="77777777" w:rsidTr="00AC05EC">
        <w:tc>
          <w:tcPr>
            <w:tcW w:w="353" w:type="dxa"/>
          </w:tcPr>
          <w:p w14:paraId="67524BAF" w14:textId="338A8E5B" w:rsidR="00AC05EC" w:rsidRPr="006837ED" w:rsidRDefault="00B53F2D" w:rsidP="00597ED0">
            <w:pPr>
              <w:rPr>
                <w:lang w:eastAsia="zh-CN"/>
              </w:rPr>
            </w:pPr>
            <w:r w:rsidRPr="006837ED">
              <w:rPr>
                <w:lang w:eastAsia="zh-CN"/>
              </w:rPr>
              <w:lastRenderedPageBreak/>
              <w:t>8</w:t>
            </w:r>
          </w:p>
        </w:tc>
        <w:tc>
          <w:tcPr>
            <w:tcW w:w="3246" w:type="dxa"/>
          </w:tcPr>
          <w:p w14:paraId="5AE896D6" w14:textId="6CC31366" w:rsidR="00AC05EC" w:rsidRPr="006837ED" w:rsidRDefault="00AC05EC" w:rsidP="00597ED0">
            <w:pPr>
              <w:rPr>
                <w:lang w:eastAsia="zh-CN"/>
              </w:rPr>
            </w:pPr>
            <w:r w:rsidRPr="006837ED">
              <w:drawing>
                <wp:inline distT="0" distB="0" distL="0" distR="0" wp14:anchorId="12CC1A15" wp14:editId="01E16C05">
                  <wp:extent cx="1728067" cy="1733265"/>
                  <wp:effectExtent l="0" t="0" r="0" b="0"/>
                  <wp:docPr id="13" name="Picture 13" descr="Starlink Spec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tarlink Specification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46290" cy="1751543"/>
                          </a:xfrm>
                          <a:prstGeom prst="rect">
                            <a:avLst/>
                          </a:prstGeom>
                          <a:noFill/>
                          <a:ln>
                            <a:noFill/>
                          </a:ln>
                        </pic:spPr>
                      </pic:pic>
                    </a:graphicData>
                  </a:graphic>
                </wp:inline>
              </w:drawing>
            </w:r>
          </w:p>
        </w:tc>
        <w:tc>
          <w:tcPr>
            <w:tcW w:w="1722" w:type="dxa"/>
          </w:tcPr>
          <w:p w14:paraId="5B2E60A6" w14:textId="35C4D33D" w:rsidR="00AC05EC" w:rsidRPr="006837ED" w:rsidRDefault="00AC05EC" w:rsidP="00597ED0">
            <w:pPr>
              <w:rPr>
                <w:lang w:eastAsia="zh-CN"/>
              </w:rPr>
            </w:pPr>
            <w:r w:rsidRPr="006837ED">
              <w:rPr>
                <w:lang w:eastAsia="zh-CN"/>
              </w:rPr>
              <w:t>Residential Broadband</w:t>
            </w:r>
          </w:p>
        </w:tc>
        <w:tc>
          <w:tcPr>
            <w:tcW w:w="1074" w:type="dxa"/>
          </w:tcPr>
          <w:p w14:paraId="15171097" w14:textId="267C5B96" w:rsidR="00AC05EC" w:rsidRPr="006837ED" w:rsidRDefault="00AC05EC" w:rsidP="00597ED0">
            <w:pPr>
              <w:rPr>
                <w:lang w:eastAsia="zh-CN"/>
              </w:rPr>
            </w:pPr>
            <w:r w:rsidRPr="006837ED">
              <w:rPr>
                <w:lang w:eastAsia="zh-CN"/>
              </w:rPr>
              <w:t>Phased Array</w:t>
            </w:r>
          </w:p>
        </w:tc>
        <w:tc>
          <w:tcPr>
            <w:tcW w:w="1411" w:type="dxa"/>
          </w:tcPr>
          <w:p w14:paraId="603CA25C" w14:textId="078BB122" w:rsidR="00AC05EC" w:rsidRPr="006837ED" w:rsidRDefault="00AC05EC" w:rsidP="00597ED0">
            <w:pPr>
              <w:rPr>
                <w:lang w:eastAsia="zh-CN"/>
              </w:rPr>
            </w:pPr>
            <w:r w:rsidRPr="006837ED">
              <w:rPr>
                <w:lang w:eastAsia="zh-CN"/>
              </w:rPr>
              <w:t>Hybrid</w:t>
            </w:r>
          </w:p>
        </w:tc>
        <w:tc>
          <w:tcPr>
            <w:tcW w:w="1825" w:type="dxa"/>
          </w:tcPr>
          <w:p w14:paraId="1D3EA59C" w14:textId="4F4E5B4F" w:rsidR="00AC05EC" w:rsidRPr="006837ED" w:rsidRDefault="00AC05EC" w:rsidP="00597ED0">
            <w:pPr>
              <w:rPr>
                <w:lang w:eastAsia="zh-CN"/>
              </w:rPr>
            </w:pPr>
            <w:r w:rsidRPr="006837ED">
              <w:rPr>
                <w:lang w:eastAsia="zh-CN"/>
              </w:rPr>
              <w:t>LEO</w:t>
            </w:r>
          </w:p>
        </w:tc>
      </w:tr>
      <w:tr w:rsidR="00B53F2D" w:rsidRPr="006837ED" w14:paraId="3421AEA7" w14:textId="77777777" w:rsidTr="00AC05EC">
        <w:tc>
          <w:tcPr>
            <w:tcW w:w="353" w:type="dxa"/>
          </w:tcPr>
          <w:p w14:paraId="58C7D1F1" w14:textId="65840EED" w:rsidR="00AC05EC" w:rsidRPr="006837ED" w:rsidRDefault="00B53F2D" w:rsidP="00597ED0">
            <w:pPr>
              <w:rPr>
                <w:lang w:eastAsia="zh-CN"/>
              </w:rPr>
            </w:pPr>
            <w:r w:rsidRPr="006837ED">
              <w:rPr>
                <w:lang w:eastAsia="zh-CN"/>
              </w:rPr>
              <w:t>9</w:t>
            </w:r>
          </w:p>
        </w:tc>
        <w:tc>
          <w:tcPr>
            <w:tcW w:w="3246" w:type="dxa"/>
          </w:tcPr>
          <w:p w14:paraId="2DE702F6" w14:textId="19F2F0CB" w:rsidR="00AC05EC" w:rsidRPr="006837ED" w:rsidRDefault="006F0A6E" w:rsidP="00597ED0">
            <w:pPr>
              <w:rPr>
                <w:lang w:eastAsia="zh-CN"/>
              </w:rPr>
            </w:pPr>
            <w:r w:rsidRPr="006837ED">
              <w:drawing>
                <wp:inline distT="0" distB="0" distL="0" distR="0" wp14:anchorId="13A29537" wp14:editId="2930D1D1">
                  <wp:extent cx="2122712" cy="1591208"/>
                  <wp:effectExtent l="0" t="0" r="0" b="9525"/>
                  <wp:docPr id="24" name="Picture 24" descr="Solving the Thales Ka-band antenna conundrum | PaxEx.A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olving the Thales Ka-band antenna conundrum | PaxEx.Aer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53380" cy="1614197"/>
                          </a:xfrm>
                          <a:prstGeom prst="rect">
                            <a:avLst/>
                          </a:prstGeom>
                          <a:noFill/>
                          <a:ln>
                            <a:noFill/>
                          </a:ln>
                        </pic:spPr>
                      </pic:pic>
                    </a:graphicData>
                  </a:graphic>
                </wp:inline>
              </w:drawing>
            </w:r>
          </w:p>
        </w:tc>
        <w:tc>
          <w:tcPr>
            <w:tcW w:w="1722" w:type="dxa"/>
          </w:tcPr>
          <w:p w14:paraId="04CDFD92" w14:textId="02C2448E" w:rsidR="00AC05EC" w:rsidRPr="006837ED" w:rsidRDefault="006F0A6E" w:rsidP="00597ED0">
            <w:pPr>
              <w:rPr>
                <w:lang w:eastAsia="zh-CN"/>
              </w:rPr>
            </w:pPr>
            <w:r w:rsidRPr="006837ED">
              <w:rPr>
                <w:lang w:eastAsia="zh-CN"/>
              </w:rPr>
              <w:t>Aeronautical</w:t>
            </w:r>
          </w:p>
        </w:tc>
        <w:tc>
          <w:tcPr>
            <w:tcW w:w="1074" w:type="dxa"/>
          </w:tcPr>
          <w:p w14:paraId="2E905530" w14:textId="0123A3DA" w:rsidR="00AC05EC" w:rsidRPr="006837ED" w:rsidRDefault="006F0A6E" w:rsidP="00597ED0">
            <w:pPr>
              <w:rPr>
                <w:lang w:eastAsia="zh-CN"/>
              </w:rPr>
            </w:pPr>
            <w:r w:rsidRPr="006837ED">
              <w:rPr>
                <w:lang w:eastAsia="zh-CN"/>
              </w:rPr>
              <w:t>Phased Array</w:t>
            </w:r>
          </w:p>
        </w:tc>
        <w:tc>
          <w:tcPr>
            <w:tcW w:w="1411" w:type="dxa"/>
          </w:tcPr>
          <w:p w14:paraId="14AE7D0C" w14:textId="7BC10A3F" w:rsidR="00AC05EC" w:rsidRPr="006837ED" w:rsidRDefault="006F0A6E" w:rsidP="00597ED0">
            <w:pPr>
              <w:rPr>
                <w:lang w:eastAsia="zh-CN"/>
              </w:rPr>
            </w:pPr>
            <w:r w:rsidRPr="006837ED">
              <w:rPr>
                <w:lang w:eastAsia="zh-CN"/>
              </w:rPr>
              <w:t>Hybrid</w:t>
            </w:r>
          </w:p>
        </w:tc>
        <w:tc>
          <w:tcPr>
            <w:tcW w:w="1825" w:type="dxa"/>
          </w:tcPr>
          <w:p w14:paraId="6D85768B" w14:textId="2AD527D7" w:rsidR="00AC05EC" w:rsidRPr="006837ED" w:rsidRDefault="006F0A6E" w:rsidP="00597ED0">
            <w:pPr>
              <w:rPr>
                <w:lang w:eastAsia="zh-CN"/>
              </w:rPr>
            </w:pPr>
            <w:r w:rsidRPr="006837ED">
              <w:rPr>
                <w:lang w:eastAsia="zh-CN"/>
              </w:rPr>
              <w:t>GEO, MEO, LEO</w:t>
            </w:r>
          </w:p>
        </w:tc>
      </w:tr>
      <w:tr w:rsidR="00B53F2D" w:rsidRPr="006837ED" w14:paraId="18E93D53" w14:textId="77777777" w:rsidTr="00AC05EC">
        <w:tc>
          <w:tcPr>
            <w:tcW w:w="353" w:type="dxa"/>
          </w:tcPr>
          <w:p w14:paraId="527F0A6A" w14:textId="4F814541" w:rsidR="00596F1C" w:rsidRPr="006837ED" w:rsidRDefault="00B53F2D" w:rsidP="00597ED0">
            <w:pPr>
              <w:rPr>
                <w:lang w:eastAsia="zh-CN"/>
              </w:rPr>
            </w:pPr>
            <w:r w:rsidRPr="006837ED">
              <w:rPr>
                <w:lang w:eastAsia="zh-CN"/>
              </w:rPr>
              <w:t>10</w:t>
            </w:r>
          </w:p>
        </w:tc>
        <w:tc>
          <w:tcPr>
            <w:tcW w:w="3246" w:type="dxa"/>
          </w:tcPr>
          <w:p w14:paraId="6EBF786B" w14:textId="1603927E" w:rsidR="00596F1C" w:rsidRPr="006837ED" w:rsidRDefault="00596F1C" w:rsidP="00597ED0">
            <w:r w:rsidRPr="006837ED">
              <w:drawing>
                <wp:inline distT="0" distB="0" distL="0" distR="0" wp14:anchorId="3F5AF282" wp14:editId="5D1127FA">
                  <wp:extent cx="2020457" cy="1087035"/>
                  <wp:effectExtent l="0" t="0" r="0" b="0"/>
                  <wp:docPr id="25" name="Picture 25" descr="Kymeta Hawk u8 Providing Seamless Satellite or hybrid Mobile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Kymeta Hawk u8 Providing Seamless Satellite or hybrid Mobile Connectio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41062" cy="1098121"/>
                          </a:xfrm>
                          <a:prstGeom prst="rect">
                            <a:avLst/>
                          </a:prstGeom>
                          <a:noFill/>
                          <a:ln>
                            <a:noFill/>
                          </a:ln>
                        </pic:spPr>
                      </pic:pic>
                    </a:graphicData>
                  </a:graphic>
                </wp:inline>
              </w:drawing>
            </w:r>
          </w:p>
        </w:tc>
        <w:tc>
          <w:tcPr>
            <w:tcW w:w="1722" w:type="dxa"/>
          </w:tcPr>
          <w:p w14:paraId="427BA100" w14:textId="758D5A9C" w:rsidR="00596F1C" w:rsidRPr="006837ED" w:rsidRDefault="00596F1C" w:rsidP="00597ED0">
            <w:pPr>
              <w:rPr>
                <w:lang w:eastAsia="zh-CN"/>
              </w:rPr>
            </w:pPr>
            <w:r w:rsidRPr="006837ED">
              <w:rPr>
                <w:lang w:eastAsia="zh-CN"/>
              </w:rPr>
              <w:t>Land Mobile</w:t>
            </w:r>
          </w:p>
        </w:tc>
        <w:tc>
          <w:tcPr>
            <w:tcW w:w="1074" w:type="dxa"/>
          </w:tcPr>
          <w:p w14:paraId="1BDC47DB" w14:textId="33BCB573" w:rsidR="00596F1C" w:rsidRPr="006837ED" w:rsidRDefault="00596F1C" w:rsidP="00597ED0">
            <w:pPr>
              <w:rPr>
                <w:lang w:eastAsia="zh-CN"/>
              </w:rPr>
            </w:pPr>
            <w:r w:rsidRPr="006837ED">
              <w:rPr>
                <w:lang w:eastAsia="zh-CN"/>
              </w:rPr>
              <w:t>Phased Array</w:t>
            </w:r>
          </w:p>
        </w:tc>
        <w:tc>
          <w:tcPr>
            <w:tcW w:w="1411" w:type="dxa"/>
          </w:tcPr>
          <w:p w14:paraId="6CBD61A4" w14:textId="65195950" w:rsidR="00596F1C" w:rsidRPr="006837ED" w:rsidRDefault="00596F1C" w:rsidP="00597ED0">
            <w:pPr>
              <w:rPr>
                <w:lang w:eastAsia="zh-CN"/>
              </w:rPr>
            </w:pPr>
            <w:r w:rsidRPr="006837ED">
              <w:rPr>
                <w:lang w:eastAsia="zh-CN"/>
              </w:rPr>
              <w:t>Electronic</w:t>
            </w:r>
          </w:p>
        </w:tc>
        <w:tc>
          <w:tcPr>
            <w:tcW w:w="1825" w:type="dxa"/>
          </w:tcPr>
          <w:p w14:paraId="3857BC8D" w14:textId="4C39029B" w:rsidR="00596F1C" w:rsidRPr="006837ED" w:rsidRDefault="00596F1C" w:rsidP="00597ED0">
            <w:pPr>
              <w:rPr>
                <w:lang w:eastAsia="zh-CN"/>
              </w:rPr>
            </w:pPr>
            <w:r w:rsidRPr="006837ED">
              <w:rPr>
                <w:lang w:eastAsia="zh-CN"/>
              </w:rPr>
              <w:t>GEO, MEO, LEO</w:t>
            </w:r>
          </w:p>
        </w:tc>
      </w:tr>
    </w:tbl>
    <w:p w14:paraId="7AE8F556" w14:textId="77777777" w:rsidR="00880788" w:rsidRPr="006837ED" w:rsidRDefault="00880788" w:rsidP="00597ED0">
      <w:pPr>
        <w:rPr>
          <w:lang w:eastAsia="zh-CN"/>
        </w:rPr>
      </w:pPr>
    </w:p>
    <w:p w14:paraId="65399401" w14:textId="19DE9663" w:rsidR="00DE5C40" w:rsidRPr="006837ED" w:rsidRDefault="00DE5C40" w:rsidP="00597ED0">
      <w:pPr>
        <w:rPr>
          <w:lang w:eastAsia="zh-CN"/>
        </w:rPr>
      </w:pPr>
      <w:r w:rsidRPr="006837ED">
        <w:rPr>
          <w:lang w:eastAsia="zh-CN"/>
        </w:rPr>
        <w:t>From the survey above, we can see that the line between mechanical, electronic</w:t>
      </w:r>
      <w:r w:rsidR="002A1F6F" w:rsidRPr="006837ED">
        <w:rPr>
          <w:lang w:eastAsia="zh-CN"/>
        </w:rPr>
        <w:t xml:space="preserve"> and hybrid beam steering is often blurred, </w:t>
      </w:r>
      <w:r w:rsidR="00CE428E" w:rsidRPr="006837ED">
        <w:rPr>
          <w:lang w:eastAsia="zh-CN"/>
        </w:rPr>
        <w:t xml:space="preserve">with mechanical steering often used also for phased array implementations, </w:t>
      </w:r>
      <w:r w:rsidR="002A1F6F" w:rsidRPr="006837ED">
        <w:rPr>
          <w:lang w:eastAsia="zh-CN"/>
        </w:rPr>
        <w:t xml:space="preserve">and that there is no </w:t>
      </w:r>
      <w:proofErr w:type="gramStart"/>
      <w:r w:rsidR="002A1F6F" w:rsidRPr="006837ED">
        <w:rPr>
          <w:lang w:eastAsia="zh-CN"/>
        </w:rPr>
        <w:t>clear cut</w:t>
      </w:r>
      <w:proofErr w:type="gramEnd"/>
      <w:r w:rsidR="002A1F6F" w:rsidRPr="006837ED">
        <w:rPr>
          <w:lang w:eastAsia="zh-CN"/>
        </w:rPr>
        <w:t xml:space="preserve"> distinction between which one</w:t>
      </w:r>
      <w:r w:rsidR="00CE428E" w:rsidRPr="006837ED">
        <w:rPr>
          <w:lang w:eastAsia="zh-CN"/>
        </w:rPr>
        <w:t xml:space="preserve"> is used for which orbit (GEO, MEO, LEO). </w:t>
      </w:r>
      <w:proofErr w:type="gramStart"/>
      <w:r w:rsidR="00CE428E" w:rsidRPr="006837ED">
        <w:rPr>
          <w:lang w:eastAsia="zh-CN"/>
        </w:rPr>
        <w:t>Therefore</w:t>
      </w:r>
      <w:proofErr w:type="gramEnd"/>
      <w:r w:rsidR="00CE428E" w:rsidRPr="006837ED">
        <w:rPr>
          <w:lang w:eastAsia="zh-CN"/>
        </w:rPr>
        <w:t xml:space="preserve"> we propose the following:</w:t>
      </w:r>
    </w:p>
    <w:p w14:paraId="76D7F42E" w14:textId="77777777" w:rsidR="002A1F6F" w:rsidRPr="006837ED" w:rsidRDefault="002A1F6F" w:rsidP="002A1F6F">
      <w:pPr>
        <w:rPr>
          <w:lang w:eastAsia="ja-JP"/>
        </w:rPr>
      </w:pPr>
      <w:r w:rsidRPr="006837ED">
        <w:rPr>
          <w:b/>
          <w:bCs/>
          <w:lang w:eastAsia="ja-JP"/>
        </w:rPr>
        <w:t>Proposal 1:</w:t>
      </w:r>
      <w:r w:rsidRPr="006837ED">
        <w:rPr>
          <w:lang w:eastAsia="ja-JP"/>
        </w:rPr>
        <w:t xml:space="preserve"> </w:t>
      </w:r>
      <w:r w:rsidRPr="006837ED">
        <w:rPr>
          <w:b/>
          <w:bCs/>
          <w:lang w:eastAsia="ja-JP"/>
        </w:rPr>
        <w:t xml:space="preserve">Adopt the </w:t>
      </w:r>
      <w:proofErr w:type="gramStart"/>
      <w:r w:rsidRPr="006837ED">
        <w:rPr>
          <w:b/>
          <w:bCs/>
          <w:lang w:eastAsia="ja-JP"/>
        </w:rPr>
        <w:t>term ”Directional</w:t>
      </w:r>
      <w:proofErr w:type="gramEnd"/>
      <w:r w:rsidRPr="006837ED">
        <w:rPr>
          <w:b/>
          <w:bCs/>
          <w:lang w:eastAsia="ja-JP"/>
        </w:rPr>
        <w:t xml:space="preserve"> NTN UE” to identify an NTN UE that has directional antenna, typically known in satellite communications as ”Very Small Aperture Terminal (VSAT)”, irrespective of whether it is fixed or mobile, mechanically-steered or electronically-steered, based on parabolic reflector or phased array.</w:t>
      </w:r>
      <w:r w:rsidRPr="006837ED">
        <w:rPr>
          <w:lang w:eastAsia="ja-JP"/>
        </w:rPr>
        <w:t xml:space="preserve"> </w:t>
      </w:r>
    </w:p>
    <w:p w14:paraId="55BF87B7" w14:textId="1A324F66" w:rsidR="002A1F6F" w:rsidRPr="006837ED" w:rsidRDefault="002A1F6F" w:rsidP="002A1F6F">
      <w:pPr>
        <w:rPr>
          <w:b/>
          <w:bCs/>
          <w:lang w:eastAsia="ja-JP"/>
        </w:rPr>
      </w:pPr>
      <w:r w:rsidRPr="006837ED">
        <w:rPr>
          <w:b/>
          <w:bCs/>
          <w:lang w:eastAsia="ja-JP"/>
        </w:rPr>
        <w:t xml:space="preserve">Proposal 2: Consider </w:t>
      </w:r>
      <w:proofErr w:type="gramStart"/>
      <w:r w:rsidRPr="006837ED">
        <w:rPr>
          <w:b/>
          <w:bCs/>
          <w:lang w:eastAsia="ja-JP"/>
        </w:rPr>
        <w:t>mechanically-steered</w:t>
      </w:r>
      <w:proofErr w:type="gramEnd"/>
      <w:r w:rsidRPr="006837ED">
        <w:rPr>
          <w:b/>
          <w:bCs/>
          <w:lang w:eastAsia="ja-JP"/>
        </w:rPr>
        <w:t xml:space="preserve"> </w:t>
      </w:r>
      <w:r w:rsidR="00802118" w:rsidRPr="006837ED">
        <w:rPr>
          <w:b/>
          <w:bCs/>
          <w:lang w:eastAsia="ja-JP"/>
        </w:rPr>
        <w:t>and</w:t>
      </w:r>
      <w:r w:rsidRPr="006837ED">
        <w:rPr>
          <w:b/>
          <w:bCs/>
          <w:lang w:eastAsia="ja-JP"/>
        </w:rPr>
        <w:t xml:space="preserve"> electronically-steered NTN UE irrespective of whether it is based on parabolic of phased array aperture and irrespective of the orbit (GEO, MEO, LEO).</w:t>
      </w:r>
    </w:p>
    <w:p w14:paraId="2FC64CD3" w14:textId="77777777" w:rsidR="002A1F6F" w:rsidRPr="006837ED" w:rsidRDefault="002A1F6F" w:rsidP="002A1F6F">
      <w:pPr>
        <w:rPr>
          <w:lang w:eastAsia="ja-JP"/>
        </w:rPr>
      </w:pPr>
      <w:r w:rsidRPr="006837ED">
        <w:rPr>
          <w:b/>
          <w:bCs/>
          <w:lang w:eastAsia="ja-JP"/>
        </w:rPr>
        <w:t>Proposal 3:</w:t>
      </w:r>
      <w:r w:rsidRPr="006837ED">
        <w:rPr>
          <w:lang w:eastAsia="ja-JP"/>
        </w:rPr>
        <w:t xml:space="preserve"> </w:t>
      </w:r>
      <w:r w:rsidRPr="006837ED">
        <w:rPr>
          <w:b/>
          <w:bCs/>
          <w:lang w:eastAsia="ja-JP"/>
        </w:rPr>
        <w:t xml:space="preserve">Do not consider hybrid mechanical-electronically steered NTN UE as a separate </w:t>
      </w:r>
      <w:proofErr w:type="gramStart"/>
      <w:r w:rsidRPr="006837ED">
        <w:rPr>
          <w:b/>
          <w:bCs/>
          <w:lang w:eastAsia="ja-JP"/>
        </w:rPr>
        <w:t>case</w:t>
      </w:r>
      <w:proofErr w:type="gramEnd"/>
    </w:p>
    <w:p w14:paraId="24B2B50A" w14:textId="77777777" w:rsidR="002A1F6F" w:rsidRPr="006837ED" w:rsidRDefault="002A1F6F" w:rsidP="00597ED0">
      <w:pPr>
        <w:rPr>
          <w:lang w:eastAsia="zh-CN"/>
        </w:rPr>
      </w:pPr>
    </w:p>
    <w:p w14:paraId="480ABF0A" w14:textId="77777777" w:rsidR="00AD6A9C" w:rsidRPr="006837ED" w:rsidRDefault="00AD6A9C" w:rsidP="00AD6A9C">
      <w:pPr>
        <w:pStyle w:val="Heading1"/>
        <w:rPr>
          <w:lang w:val="en-GB" w:eastAsia="ja-JP"/>
        </w:rPr>
      </w:pPr>
      <w:r w:rsidRPr="006837ED">
        <w:rPr>
          <w:lang w:val="en-GB" w:eastAsia="ja-JP"/>
        </w:rPr>
        <w:t>Beam Steering</w:t>
      </w:r>
    </w:p>
    <w:p w14:paraId="144B8107" w14:textId="77777777" w:rsidR="00AD6A9C" w:rsidRPr="006837ED" w:rsidRDefault="00AD6A9C" w:rsidP="00AD6A9C">
      <w:pPr>
        <w:pStyle w:val="Heading2"/>
        <w:rPr>
          <w:lang w:val="en-GB"/>
        </w:rPr>
      </w:pPr>
      <w:r w:rsidRPr="006837ED">
        <w:rPr>
          <w:lang w:val="en-GB"/>
        </w:rPr>
        <w:t>Mechanical Beam Steering</w:t>
      </w:r>
    </w:p>
    <w:p w14:paraId="4B21DB90" w14:textId="0FAF90E0" w:rsidR="00614650" w:rsidRPr="006837ED" w:rsidRDefault="00614650" w:rsidP="00614650">
      <w:r w:rsidRPr="006837ED">
        <w:t>Typically, VSAT terminals in high-frequency bands (</w:t>
      </w:r>
      <w:proofErr w:type="gramStart"/>
      <w:r w:rsidRPr="006837ED">
        <w:t>e.g.</w:t>
      </w:r>
      <w:proofErr w:type="gramEnd"/>
      <w:r w:rsidRPr="006837ED">
        <w:t xml:space="preserve"> Ku, Ka, etc) are characterized in their tracking capabilities including </w:t>
      </w:r>
      <w:r w:rsidR="00382181" w:rsidRPr="006837ED">
        <w:t>tracking velocity and acceleration, as</w:t>
      </w:r>
      <w:r w:rsidR="00334E9B" w:rsidRPr="006837ED">
        <w:t xml:space="preserve"> well as range of motion</w:t>
      </w:r>
      <w:r w:rsidRPr="006837ED">
        <w:t xml:space="preserve"> with 6 parameters:</w:t>
      </w:r>
    </w:p>
    <w:p w14:paraId="6CF10936" w14:textId="77777777" w:rsidR="00614650" w:rsidRPr="006837ED" w:rsidRDefault="00614650" w:rsidP="00614650">
      <w:pPr>
        <w:pStyle w:val="ListParagraph"/>
        <w:numPr>
          <w:ilvl w:val="0"/>
          <w:numId w:val="33"/>
        </w:numPr>
        <w:overflowPunct/>
        <w:autoSpaceDE/>
        <w:autoSpaceDN/>
        <w:adjustRightInd/>
        <w:spacing w:before="150" w:after="150"/>
        <w:ind w:right="150" w:firstLineChars="0"/>
        <w:textAlignment w:val="auto"/>
        <w:rPr>
          <w:rFonts w:eastAsia="Times New Roman"/>
        </w:rPr>
      </w:pPr>
      <w:r w:rsidRPr="006837ED">
        <w:rPr>
          <w:rFonts w:eastAsia="Times New Roman"/>
          <w:b/>
          <w:bCs/>
        </w:rPr>
        <w:t>Range of motion</w:t>
      </w:r>
      <w:r w:rsidRPr="006837ED">
        <w:rPr>
          <w:rFonts w:eastAsia="Times New Roman"/>
        </w:rPr>
        <w:t>:</w:t>
      </w:r>
    </w:p>
    <w:p w14:paraId="75FB5E04" w14:textId="77777777" w:rsidR="00614650" w:rsidRPr="006837ED"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6837ED">
        <w:rPr>
          <w:rFonts w:eastAsia="Times New Roman"/>
          <w:u w:val="single"/>
        </w:rPr>
        <w:lastRenderedPageBreak/>
        <w:t>Azimuth Range</w:t>
      </w:r>
      <w:r w:rsidRPr="006837ED">
        <w:rPr>
          <w:rFonts w:eastAsia="Times New Roman"/>
        </w:rPr>
        <w:t xml:space="preserve"> in degrees (min, max </w:t>
      </w:r>
      <w:proofErr w:type="spellStart"/>
      <w:r w:rsidRPr="006837ED">
        <w:rPr>
          <w:rFonts w:eastAsia="Times New Roman"/>
        </w:rPr>
        <w:t>deg</w:t>
      </w:r>
      <w:proofErr w:type="spellEnd"/>
      <w:r w:rsidRPr="006837ED">
        <w:rPr>
          <w:rFonts w:eastAsia="Times New Roman"/>
        </w:rPr>
        <w:t xml:space="preserve"> or continuous)</w:t>
      </w:r>
    </w:p>
    <w:p w14:paraId="4752B3F7" w14:textId="77777777" w:rsidR="00614650" w:rsidRPr="006837ED"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6837ED">
        <w:rPr>
          <w:rFonts w:eastAsia="Times New Roman"/>
          <w:u w:val="single"/>
        </w:rPr>
        <w:t>Elevation Range</w:t>
      </w:r>
      <w:r w:rsidRPr="006837ED">
        <w:rPr>
          <w:rFonts w:eastAsia="Times New Roman"/>
        </w:rPr>
        <w:t xml:space="preserve"> in degrees (min, max </w:t>
      </w:r>
      <w:proofErr w:type="spellStart"/>
      <w:r w:rsidRPr="006837ED">
        <w:rPr>
          <w:rFonts w:eastAsia="Times New Roman"/>
        </w:rPr>
        <w:t>deg</w:t>
      </w:r>
      <w:proofErr w:type="spellEnd"/>
      <w:r w:rsidRPr="006837ED">
        <w:rPr>
          <w:rFonts w:eastAsia="Times New Roman"/>
        </w:rPr>
        <w:t>)</w:t>
      </w:r>
    </w:p>
    <w:p w14:paraId="4ACEF5F4" w14:textId="77777777" w:rsidR="00614650" w:rsidRPr="006837ED" w:rsidRDefault="00614650" w:rsidP="00614650">
      <w:pPr>
        <w:pStyle w:val="ListParagraph"/>
        <w:numPr>
          <w:ilvl w:val="0"/>
          <w:numId w:val="33"/>
        </w:numPr>
        <w:overflowPunct/>
        <w:autoSpaceDE/>
        <w:autoSpaceDN/>
        <w:adjustRightInd/>
        <w:spacing w:before="150" w:after="150"/>
        <w:ind w:right="150" w:firstLineChars="0"/>
        <w:textAlignment w:val="auto"/>
        <w:rPr>
          <w:rFonts w:eastAsia="Times New Roman"/>
          <w:b/>
          <w:bCs/>
        </w:rPr>
      </w:pPr>
      <w:r w:rsidRPr="006837ED">
        <w:rPr>
          <w:rFonts w:eastAsia="Times New Roman"/>
          <w:b/>
          <w:bCs/>
        </w:rPr>
        <w:t>Azimuth Tracking:</w:t>
      </w:r>
    </w:p>
    <w:p w14:paraId="00BE68B6" w14:textId="77777777" w:rsidR="00614650" w:rsidRPr="006837ED"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6837ED">
        <w:rPr>
          <w:rFonts w:eastAsia="Times New Roman"/>
          <w:u w:val="single"/>
        </w:rPr>
        <w:t>Azimuth Velocity</w:t>
      </w:r>
      <w:r w:rsidRPr="006837ED">
        <w:rPr>
          <w:rFonts w:eastAsia="Times New Roman"/>
        </w:rPr>
        <w:t xml:space="preserve"> in degrees per second (</w:t>
      </w:r>
      <w:proofErr w:type="spellStart"/>
      <w:r w:rsidRPr="006837ED">
        <w:rPr>
          <w:rFonts w:eastAsia="Times New Roman"/>
        </w:rPr>
        <w:t>deg</w:t>
      </w:r>
      <w:proofErr w:type="spellEnd"/>
      <w:r w:rsidRPr="006837ED">
        <w:rPr>
          <w:rFonts w:eastAsia="Times New Roman"/>
        </w:rPr>
        <w:t xml:space="preserve">/s or </w:t>
      </w:r>
      <w:r w:rsidRPr="006837ED">
        <w:t>°/s)</w:t>
      </w:r>
    </w:p>
    <w:p w14:paraId="23C3C424" w14:textId="77777777" w:rsidR="00614650" w:rsidRPr="006837ED"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6837ED">
        <w:rPr>
          <w:rFonts w:eastAsia="Times New Roman"/>
          <w:u w:val="single"/>
        </w:rPr>
        <w:t>Azimuth Acceleration</w:t>
      </w:r>
      <w:r w:rsidRPr="006837ED">
        <w:rPr>
          <w:rFonts w:eastAsia="Times New Roman"/>
        </w:rPr>
        <w:t xml:space="preserve"> in degrees per second per second (</w:t>
      </w:r>
      <w:proofErr w:type="spellStart"/>
      <w:r w:rsidRPr="006837ED">
        <w:rPr>
          <w:rFonts w:eastAsia="Times New Roman"/>
        </w:rPr>
        <w:t>deg</w:t>
      </w:r>
      <w:proofErr w:type="spellEnd"/>
      <w:r w:rsidRPr="006837ED">
        <w:rPr>
          <w:rFonts w:eastAsia="Times New Roman"/>
        </w:rPr>
        <w:t>/s</w:t>
      </w:r>
      <w:r w:rsidRPr="006837ED">
        <w:rPr>
          <w:rFonts w:eastAsia="Times New Roman"/>
          <w:vertAlign w:val="superscript"/>
        </w:rPr>
        <w:t>2</w:t>
      </w:r>
      <w:r w:rsidRPr="006837ED">
        <w:rPr>
          <w:rFonts w:eastAsia="Times New Roman"/>
        </w:rPr>
        <w:t xml:space="preserve"> or </w:t>
      </w:r>
      <w:r w:rsidRPr="006837ED">
        <w:t>°/s</w:t>
      </w:r>
      <w:r w:rsidRPr="006837ED">
        <w:rPr>
          <w:vertAlign w:val="superscript"/>
        </w:rPr>
        <w:t>2</w:t>
      </w:r>
      <w:r w:rsidRPr="006837ED">
        <w:t>)</w:t>
      </w:r>
    </w:p>
    <w:p w14:paraId="2848717F" w14:textId="77777777" w:rsidR="00614650" w:rsidRPr="006837ED" w:rsidRDefault="00614650" w:rsidP="00614650">
      <w:pPr>
        <w:pStyle w:val="ListParagraph"/>
        <w:numPr>
          <w:ilvl w:val="0"/>
          <w:numId w:val="33"/>
        </w:numPr>
        <w:overflowPunct/>
        <w:autoSpaceDE/>
        <w:autoSpaceDN/>
        <w:adjustRightInd/>
        <w:spacing w:before="150" w:after="150"/>
        <w:ind w:right="150" w:firstLineChars="0"/>
        <w:textAlignment w:val="auto"/>
        <w:rPr>
          <w:rFonts w:eastAsia="Times New Roman"/>
          <w:b/>
          <w:bCs/>
        </w:rPr>
      </w:pPr>
      <w:r w:rsidRPr="006837ED">
        <w:rPr>
          <w:rFonts w:eastAsia="Times New Roman"/>
          <w:b/>
          <w:bCs/>
        </w:rPr>
        <w:t>Elevation Tracking:</w:t>
      </w:r>
    </w:p>
    <w:p w14:paraId="7E36E100" w14:textId="77777777" w:rsidR="00614650" w:rsidRPr="006837ED"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6837ED">
        <w:rPr>
          <w:rFonts w:eastAsia="Times New Roman"/>
          <w:u w:val="single"/>
        </w:rPr>
        <w:t>Elevation Velocity</w:t>
      </w:r>
      <w:r w:rsidRPr="006837ED">
        <w:rPr>
          <w:rFonts w:eastAsia="Times New Roman"/>
        </w:rPr>
        <w:t xml:space="preserve"> in degrees per second (</w:t>
      </w:r>
      <w:proofErr w:type="spellStart"/>
      <w:r w:rsidRPr="006837ED">
        <w:rPr>
          <w:rFonts w:eastAsia="Times New Roman"/>
        </w:rPr>
        <w:t>deg</w:t>
      </w:r>
      <w:proofErr w:type="spellEnd"/>
      <w:r w:rsidRPr="006837ED">
        <w:rPr>
          <w:rFonts w:eastAsia="Times New Roman"/>
        </w:rPr>
        <w:t xml:space="preserve">/s or </w:t>
      </w:r>
      <w:r w:rsidRPr="006837ED">
        <w:t>°/s)</w:t>
      </w:r>
    </w:p>
    <w:p w14:paraId="1A62A69D" w14:textId="77777777" w:rsidR="00614650" w:rsidRPr="006837ED"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6837ED">
        <w:rPr>
          <w:rFonts w:eastAsia="Times New Roman"/>
          <w:u w:val="single"/>
        </w:rPr>
        <w:t>Elevation Acceleration</w:t>
      </w:r>
      <w:r w:rsidRPr="006837ED">
        <w:rPr>
          <w:rFonts w:eastAsia="Times New Roman"/>
        </w:rPr>
        <w:t xml:space="preserve"> in degrees per second per second (</w:t>
      </w:r>
      <w:proofErr w:type="spellStart"/>
      <w:r w:rsidRPr="006837ED">
        <w:rPr>
          <w:rFonts w:eastAsia="Times New Roman"/>
        </w:rPr>
        <w:t>deg</w:t>
      </w:r>
      <w:proofErr w:type="spellEnd"/>
      <w:r w:rsidRPr="006837ED">
        <w:rPr>
          <w:rFonts w:eastAsia="Times New Roman"/>
        </w:rPr>
        <w:t>/s</w:t>
      </w:r>
      <w:r w:rsidRPr="006837ED">
        <w:rPr>
          <w:rFonts w:eastAsia="Times New Roman"/>
          <w:vertAlign w:val="superscript"/>
        </w:rPr>
        <w:t>2</w:t>
      </w:r>
      <w:r w:rsidRPr="006837ED">
        <w:rPr>
          <w:rFonts w:eastAsia="Times New Roman"/>
        </w:rPr>
        <w:t xml:space="preserve"> or </w:t>
      </w:r>
      <w:r w:rsidRPr="006837ED">
        <w:t>°/s</w:t>
      </w:r>
      <w:r w:rsidRPr="006837ED">
        <w:rPr>
          <w:vertAlign w:val="superscript"/>
        </w:rPr>
        <w:t>2</w:t>
      </w:r>
      <w:r w:rsidRPr="006837ED">
        <w:t>)</w:t>
      </w:r>
    </w:p>
    <w:p w14:paraId="2F065CBB" w14:textId="519D953B" w:rsidR="00334E9B" w:rsidRPr="006837ED" w:rsidRDefault="00334E9B" w:rsidP="00AD6A9C">
      <w:pPr>
        <w:rPr>
          <w:lang w:eastAsia="zh-CN"/>
        </w:rPr>
      </w:pPr>
    </w:p>
    <w:p w14:paraId="68592A85" w14:textId="0BEBF095" w:rsidR="00192556" w:rsidRPr="006837ED" w:rsidRDefault="009C1D78" w:rsidP="00192556">
      <w:pPr>
        <w:rPr>
          <w:lang w:eastAsia="zh-CN"/>
        </w:rPr>
      </w:pPr>
      <w:r w:rsidRPr="006837ED">
        <w:rPr>
          <w:lang w:eastAsia="zh-CN"/>
        </w:rPr>
        <w:t>Based on internal (non-public) system specifications</w:t>
      </w:r>
      <w:r w:rsidR="00C501D0" w:rsidRPr="006837ED">
        <w:rPr>
          <w:lang w:eastAsia="zh-CN"/>
        </w:rPr>
        <w:t xml:space="preserve"> from the Inmarsat and Viasat systems, we can extract the following minimum specifications for </w:t>
      </w:r>
      <w:r w:rsidR="00DA6788" w:rsidRPr="006837ED">
        <w:rPr>
          <w:lang w:eastAsia="zh-CN"/>
        </w:rPr>
        <w:t xml:space="preserve">GEO mobile VSAT terminals applicable to land mobile, maritime and aeronautical. </w:t>
      </w:r>
      <w:r w:rsidR="00C86DBD" w:rsidRPr="006837ED">
        <w:rPr>
          <w:lang w:eastAsia="zh-CN"/>
        </w:rPr>
        <w:t>A</w:t>
      </w:r>
      <w:r w:rsidR="00DA6788" w:rsidRPr="006837ED">
        <w:rPr>
          <w:lang w:eastAsia="zh-CN"/>
        </w:rPr>
        <w:t xml:space="preserve">eronautical terminals drive the most stringent </w:t>
      </w:r>
      <w:proofErr w:type="gramStart"/>
      <w:r w:rsidR="00DA6788" w:rsidRPr="006837ED">
        <w:rPr>
          <w:lang w:eastAsia="zh-CN"/>
        </w:rPr>
        <w:t>requirements,</w:t>
      </w:r>
      <w:proofErr w:type="gramEnd"/>
      <w:r w:rsidR="00DA6788" w:rsidRPr="006837ED">
        <w:rPr>
          <w:lang w:eastAsia="zh-CN"/>
        </w:rPr>
        <w:t xml:space="preserve"> therefore</w:t>
      </w:r>
      <w:r w:rsidR="00192556" w:rsidRPr="006837ED">
        <w:rPr>
          <w:lang w:eastAsia="zh-CN"/>
        </w:rPr>
        <w:t>, the target specification values are generally the following (or better):</w:t>
      </w:r>
    </w:p>
    <w:p w14:paraId="3FC11326" w14:textId="77777777" w:rsidR="00192556" w:rsidRPr="006837ED" w:rsidRDefault="00192556" w:rsidP="00192556">
      <w:pPr>
        <w:numPr>
          <w:ilvl w:val="0"/>
          <w:numId w:val="42"/>
        </w:numPr>
        <w:rPr>
          <w:lang w:eastAsia="zh-CN"/>
        </w:rPr>
      </w:pPr>
      <w:r w:rsidRPr="006837ED">
        <w:rPr>
          <w:lang w:eastAsia="zh-CN"/>
        </w:rPr>
        <w:t xml:space="preserve">Azimuth Range = 0 to 260 </w:t>
      </w:r>
      <w:proofErr w:type="spellStart"/>
      <w:r w:rsidRPr="006837ED">
        <w:rPr>
          <w:lang w:eastAsia="zh-CN"/>
        </w:rPr>
        <w:t>deg</w:t>
      </w:r>
      <w:proofErr w:type="spellEnd"/>
      <w:r w:rsidRPr="006837ED">
        <w:rPr>
          <w:lang w:eastAsia="zh-CN"/>
        </w:rPr>
        <w:t xml:space="preserve">, or 360 </w:t>
      </w:r>
      <w:proofErr w:type="spellStart"/>
      <w:r w:rsidRPr="006837ED">
        <w:rPr>
          <w:lang w:eastAsia="zh-CN"/>
        </w:rPr>
        <w:t>deg</w:t>
      </w:r>
      <w:proofErr w:type="spellEnd"/>
      <w:r w:rsidRPr="006837ED">
        <w:rPr>
          <w:lang w:eastAsia="zh-CN"/>
        </w:rPr>
        <w:t xml:space="preserve"> continuous </w:t>
      </w:r>
    </w:p>
    <w:p w14:paraId="6D0862AE" w14:textId="77777777" w:rsidR="00192556" w:rsidRPr="006837ED" w:rsidRDefault="00192556" w:rsidP="00192556">
      <w:pPr>
        <w:numPr>
          <w:ilvl w:val="0"/>
          <w:numId w:val="42"/>
        </w:numPr>
        <w:rPr>
          <w:lang w:eastAsia="zh-CN"/>
        </w:rPr>
      </w:pPr>
      <w:r w:rsidRPr="006837ED">
        <w:rPr>
          <w:lang w:eastAsia="zh-CN"/>
        </w:rPr>
        <w:t xml:space="preserve">Elevation Range = 0 to 90 </w:t>
      </w:r>
      <w:proofErr w:type="spellStart"/>
      <w:r w:rsidRPr="006837ED">
        <w:rPr>
          <w:lang w:eastAsia="zh-CN"/>
        </w:rPr>
        <w:t>deg</w:t>
      </w:r>
      <w:proofErr w:type="spellEnd"/>
      <w:r w:rsidRPr="006837ED">
        <w:rPr>
          <w:lang w:eastAsia="zh-CN"/>
        </w:rPr>
        <w:t xml:space="preserve"> </w:t>
      </w:r>
    </w:p>
    <w:p w14:paraId="75BEB128" w14:textId="77777777" w:rsidR="00192556" w:rsidRPr="006837ED" w:rsidRDefault="00192556" w:rsidP="00192556">
      <w:pPr>
        <w:numPr>
          <w:ilvl w:val="0"/>
          <w:numId w:val="42"/>
        </w:numPr>
        <w:rPr>
          <w:lang w:eastAsia="zh-CN"/>
        </w:rPr>
      </w:pPr>
      <w:r w:rsidRPr="006837ED">
        <w:rPr>
          <w:lang w:eastAsia="zh-CN"/>
        </w:rPr>
        <w:t xml:space="preserve">Azimuth Velocity = 20 </w:t>
      </w:r>
      <w:proofErr w:type="spellStart"/>
      <w:r w:rsidRPr="006837ED">
        <w:rPr>
          <w:lang w:eastAsia="zh-CN"/>
        </w:rPr>
        <w:t>deg</w:t>
      </w:r>
      <w:proofErr w:type="spellEnd"/>
      <w:r w:rsidRPr="006837ED">
        <w:rPr>
          <w:lang w:eastAsia="zh-CN"/>
        </w:rPr>
        <w:t>/s</w:t>
      </w:r>
    </w:p>
    <w:p w14:paraId="2F9F46CA" w14:textId="77777777" w:rsidR="00192556" w:rsidRPr="006837ED" w:rsidRDefault="00192556" w:rsidP="00192556">
      <w:pPr>
        <w:numPr>
          <w:ilvl w:val="0"/>
          <w:numId w:val="42"/>
        </w:numPr>
        <w:rPr>
          <w:lang w:eastAsia="zh-CN"/>
        </w:rPr>
      </w:pPr>
      <w:r w:rsidRPr="006837ED">
        <w:rPr>
          <w:lang w:eastAsia="zh-CN"/>
        </w:rPr>
        <w:t xml:space="preserve">Azimuth Acceleration = 40 </w:t>
      </w:r>
      <w:proofErr w:type="spellStart"/>
      <w:r w:rsidRPr="006837ED">
        <w:rPr>
          <w:lang w:eastAsia="zh-CN"/>
        </w:rPr>
        <w:t>deg</w:t>
      </w:r>
      <w:proofErr w:type="spellEnd"/>
      <w:r w:rsidRPr="006837ED">
        <w:rPr>
          <w:lang w:eastAsia="zh-CN"/>
        </w:rPr>
        <w:t>/s</w:t>
      </w:r>
      <w:r w:rsidRPr="006837ED">
        <w:rPr>
          <w:vertAlign w:val="superscript"/>
          <w:lang w:eastAsia="zh-CN"/>
        </w:rPr>
        <w:t>2</w:t>
      </w:r>
    </w:p>
    <w:p w14:paraId="0C6B8595" w14:textId="77777777" w:rsidR="00192556" w:rsidRPr="006837ED" w:rsidRDefault="00192556" w:rsidP="00192556">
      <w:pPr>
        <w:numPr>
          <w:ilvl w:val="0"/>
          <w:numId w:val="42"/>
        </w:numPr>
        <w:rPr>
          <w:lang w:eastAsia="zh-CN"/>
        </w:rPr>
      </w:pPr>
      <w:r w:rsidRPr="006837ED">
        <w:rPr>
          <w:lang w:eastAsia="zh-CN"/>
        </w:rPr>
        <w:t xml:space="preserve">Elevation Velocity = 15 </w:t>
      </w:r>
      <w:proofErr w:type="spellStart"/>
      <w:r w:rsidRPr="006837ED">
        <w:rPr>
          <w:lang w:eastAsia="zh-CN"/>
        </w:rPr>
        <w:t>deg</w:t>
      </w:r>
      <w:proofErr w:type="spellEnd"/>
      <w:r w:rsidRPr="006837ED">
        <w:rPr>
          <w:lang w:eastAsia="zh-CN"/>
        </w:rPr>
        <w:t>/s</w:t>
      </w:r>
    </w:p>
    <w:p w14:paraId="13F06293" w14:textId="77777777" w:rsidR="00192556" w:rsidRPr="006837ED" w:rsidRDefault="00192556" w:rsidP="00192556">
      <w:pPr>
        <w:numPr>
          <w:ilvl w:val="0"/>
          <w:numId w:val="42"/>
        </w:numPr>
        <w:rPr>
          <w:lang w:eastAsia="zh-CN"/>
        </w:rPr>
      </w:pPr>
      <w:r w:rsidRPr="006837ED">
        <w:rPr>
          <w:lang w:eastAsia="zh-CN"/>
        </w:rPr>
        <w:t xml:space="preserve">Elevation Acceleration = 30 </w:t>
      </w:r>
      <w:proofErr w:type="spellStart"/>
      <w:r w:rsidRPr="006837ED">
        <w:rPr>
          <w:lang w:eastAsia="zh-CN"/>
        </w:rPr>
        <w:t>deg</w:t>
      </w:r>
      <w:proofErr w:type="spellEnd"/>
      <w:r w:rsidRPr="006837ED">
        <w:rPr>
          <w:lang w:eastAsia="zh-CN"/>
        </w:rPr>
        <w:t>/s</w:t>
      </w:r>
      <w:r w:rsidRPr="006837ED">
        <w:rPr>
          <w:vertAlign w:val="superscript"/>
          <w:lang w:eastAsia="zh-CN"/>
        </w:rPr>
        <w:t>2</w:t>
      </w:r>
    </w:p>
    <w:p w14:paraId="28D07F11" w14:textId="77777777" w:rsidR="00DE5C40" w:rsidRPr="006837ED" w:rsidRDefault="00DE5C40" w:rsidP="00DE5C40">
      <w:pPr>
        <w:rPr>
          <w:b/>
          <w:bCs/>
          <w:lang w:eastAsia="ja-JP"/>
        </w:rPr>
      </w:pPr>
    </w:p>
    <w:p w14:paraId="6F018D9B" w14:textId="4A794172" w:rsidR="00DE5C40" w:rsidRPr="006837ED" w:rsidRDefault="00DE5C40" w:rsidP="00DE5C40">
      <w:pPr>
        <w:rPr>
          <w:b/>
          <w:bCs/>
          <w:lang w:eastAsia="ja-JP"/>
        </w:rPr>
      </w:pPr>
      <w:r w:rsidRPr="006837ED">
        <w:rPr>
          <w:b/>
          <w:bCs/>
          <w:lang w:eastAsia="ja-JP"/>
        </w:rPr>
        <w:t xml:space="preserve">Proposal 4: Consider the following parameters related to beam steering and tracking for </w:t>
      </w:r>
      <w:proofErr w:type="gramStart"/>
      <w:r w:rsidRPr="006837ED">
        <w:rPr>
          <w:b/>
          <w:bCs/>
          <w:lang w:eastAsia="ja-JP"/>
        </w:rPr>
        <w:t>mechanically-steered</w:t>
      </w:r>
      <w:proofErr w:type="gramEnd"/>
      <w:r w:rsidRPr="006837ED">
        <w:rPr>
          <w:b/>
          <w:bCs/>
          <w:lang w:eastAsia="ja-JP"/>
        </w:rPr>
        <w:t xml:space="preserve"> VSAT as a worst case reference to derive inter-satellite beam steering time and corresponding timer and RRM requirements:</w:t>
      </w:r>
    </w:p>
    <w:p w14:paraId="29A2747D" w14:textId="77777777" w:rsidR="00DE5C40" w:rsidRPr="006837ED" w:rsidRDefault="00DE5C40" w:rsidP="00DE5C40">
      <w:pPr>
        <w:numPr>
          <w:ilvl w:val="0"/>
          <w:numId w:val="37"/>
        </w:numPr>
        <w:spacing w:after="0"/>
        <w:textAlignment w:val="center"/>
        <w:rPr>
          <w:rFonts w:ascii="Calibri" w:eastAsia="Times New Roman" w:hAnsi="Calibri" w:cs="Calibri"/>
          <w:b/>
          <w:bCs/>
          <w:sz w:val="22"/>
          <w:szCs w:val="22"/>
          <w:lang w:eastAsia="en-GB"/>
        </w:rPr>
      </w:pPr>
      <w:r w:rsidRPr="006837ED">
        <w:rPr>
          <w:rFonts w:ascii="Calibri" w:eastAsia="Times New Roman" w:hAnsi="Calibri" w:cs="Calibri"/>
          <w:b/>
          <w:bCs/>
          <w:sz w:val="22"/>
          <w:szCs w:val="22"/>
          <w:lang w:eastAsia="en-GB"/>
        </w:rPr>
        <w:t xml:space="preserve">Azimuth Velocity = 20 </w:t>
      </w:r>
      <w:proofErr w:type="spellStart"/>
      <w:r w:rsidRPr="006837ED">
        <w:rPr>
          <w:rFonts w:ascii="Calibri" w:eastAsia="Times New Roman" w:hAnsi="Calibri" w:cs="Calibri"/>
          <w:b/>
          <w:bCs/>
          <w:sz w:val="22"/>
          <w:szCs w:val="22"/>
          <w:lang w:eastAsia="en-GB"/>
        </w:rPr>
        <w:t>deg</w:t>
      </w:r>
      <w:proofErr w:type="spellEnd"/>
      <w:r w:rsidRPr="006837ED">
        <w:rPr>
          <w:rFonts w:ascii="Calibri" w:eastAsia="Times New Roman" w:hAnsi="Calibri" w:cs="Calibri"/>
          <w:b/>
          <w:bCs/>
          <w:sz w:val="22"/>
          <w:szCs w:val="22"/>
          <w:lang w:eastAsia="en-GB"/>
        </w:rPr>
        <w:t>/s</w:t>
      </w:r>
    </w:p>
    <w:p w14:paraId="585B9894" w14:textId="77777777" w:rsidR="00DE5C40" w:rsidRPr="006837ED" w:rsidRDefault="00DE5C40" w:rsidP="00DE5C40">
      <w:pPr>
        <w:numPr>
          <w:ilvl w:val="0"/>
          <w:numId w:val="37"/>
        </w:numPr>
        <w:spacing w:after="0"/>
        <w:textAlignment w:val="center"/>
        <w:rPr>
          <w:rFonts w:ascii="Calibri" w:eastAsia="Times New Roman" w:hAnsi="Calibri" w:cs="Calibri"/>
          <w:b/>
          <w:bCs/>
          <w:sz w:val="22"/>
          <w:szCs w:val="22"/>
          <w:lang w:eastAsia="en-GB"/>
        </w:rPr>
      </w:pPr>
      <w:r w:rsidRPr="006837ED">
        <w:rPr>
          <w:rFonts w:ascii="Calibri" w:eastAsia="Times New Roman" w:hAnsi="Calibri" w:cs="Calibri"/>
          <w:b/>
          <w:bCs/>
          <w:sz w:val="22"/>
          <w:szCs w:val="22"/>
          <w:lang w:eastAsia="en-GB"/>
        </w:rPr>
        <w:t xml:space="preserve">Azimuth Acceleration = 40 </w:t>
      </w:r>
      <w:proofErr w:type="spellStart"/>
      <w:r w:rsidRPr="006837ED">
        <w:rPr>
          <w:rFonts w:ascii="Calibri" w:eastAsia="Times New Roman" w:hAnsi="Calibri" w:cs="Calibri"/>
          <w:b/>
          <w:bCs/>
          <w:sz w:val="22"/>
          <w:szCs w:val="22"/>
          <w:lang w:eastAsia="en-GB"/>
        </w:rPr>
        <w:t>deg</w:t>
      </w:r>
      <w:proofErr w:type="spellEnd"/>
      <w:r w:rsidRPr="006837ED">
        <w:rPr>
          <w:rFonts w:ascii="Calibri" w:eastAsia="Times New Roman" w:hAnsi="Calibri" w:cs="Calibri"/>
          <w:b/>
          <w:bCs/>
          <w:sz w:val="22"/>
          <w:szCs w:val="22"/>
          <w:lang w:eastAsia="en-GB"/>
        </w:rPr>
        <w:t>/s</w:t>
      </w:r>
      <w:r w:rsidRPr="006837ED">
        <w:rPr>
          <w:rFonts w:ascii="Calibri" w:eastAsia="Times New Roman" w:hAnsi="Calibri" w:cs="Calibri"/>
          <w:b/>
          <w:bCs/>
          <w:sz w:val="22"/>
          <w:szCs w:val="22"/>
          <w:vertAlign w:val="superscript"/>
          <w:lang w:eastAsia="en-GB"/>
        </w:rPr>
        <w:t>2</w:t>
      </w:r>
    </w:p>
    <w:p w14:paraId="4CF9564F" w14:textId="77777777" w:rsidR="00DE5C40" w:rsidRPr="006837ED" w:rsidRDefault="00DE5C40" w:rsidP="00DE5C40">
      <w:pPr>
        <w:numPr>
          <w:ilvl w:val="0"/>
          <w:numId w:val="37"/>
        </w:numPr>
        <w:spacing w:after="0"/>
        <w:textAlignment w:val="center"/>
        <w:rPr>
          <w:rFonts w:ascii="Calibri" w:eastAsia="Times New Roman" w:hAnsi="Calibri" w:cs="Calibri"/>
          <w:b/>
          <w:bCs/>
          <w:sz w:val="22"/>
          <w:szCs w:val="22"/>
          <w:lang w:eastAsia="en-GB"/>
        </w:rPr>
      </w:pPr>
      <w:r w:rsidRPr="006837ED">
        <w:rPr>
          <w:rFonts w:ascii="Calibri" w:eastAsia="Times New Roman" w:hAnsi="Calibri" w:cs="Calibri"/>
          <w:b/>
          <w:bCs/>
          <w:sz w:val="22"/>
          <w:szCs w:val="22"/>
          <w:lang w:eastAsia="en-GB"/>
        </w:rPr>
        <w:t xml:space="preserve">Elevation Velocity = 15 </w:t>
      </w:r>
      <w:proofErr w:type="spellStart"/>
      <w:r w:rsidRPr="006837ED">
        <w:rPr>
          <w:rFonts w:ascii="Calibri" w:eastAsia="Times New Roman" w:hAnsi="Calibri" w:cs="Calibri"/>
          <w:b/>
          <w:bCs/>
          <w:sz w:val="22"/>
          <w:szCs w:val="22"/>
          <w:lang w:eastAsia="en-GB"/>
        </w:rPr>
        <w:t>deg</w:t>
      </w:r>
      <w:proofErr w:type="spellEnd"/>
      <w:r w:rsidRPr="006837ED">
        <w:rPr>
          <w:rFonts w:ascii="Calibri" w:eastAsia="Times New Roman" w:hAnsi="Calibri" w:cs="Calibri"/>
          <w:b/>
          <w:bCs/>
          <w:sz w:val="22"/>
          <w:szCs w:val="22"/>
          <w:lang w:eastAsia="en-GB"/>
        </w:rPr>
        <w:t>/s</w:t>
      </w:r>
    </w:p>
    <w:p w14:paraId="1470E7CC" w14:textId="77777777" w:rsidR="00DE5C40" w:rsidRPr="006837ED" w:rsidRDefault="00DE5C40" w:rsidP="00DE5C40">
      <w:pPr>
        <w:numPr>
          <w:ilvl w:val="0"/>
          <w:numId w:val="37"/>
        </w:numPr>
        <w:spacing w:after="0"/>
        <w:textAlignment w:val="center"/>
        <w:rPr>
          <w:rFonts w:ascii="Calibri" w:eastAsia="Times New Roman" w:hAnsi="Calibri" w:cs="Calibri"/>
          <w:b/>
          <w:bCs/>
          <w:sz w:val="22"/>
          <w:szCs w:val="22"/>
          <w:lang w:eastAsia="en-GB"/>
        </w:rPr>
      </w:pPr>
      <w:r w:rsidRPr="006837ED">
        <w:rPr>
          <w:rFonts w:ascii="Calibri" w:eastAsia="Times New Roman" w:hAnsi="Calibri" w:cs="Calibri"/>
          <w:b/>
          <w:bCs/>
          <w:sz w:val="22"/>
          <w:szCs w:val="22"/>
          <w:lang w:eastAsia="en-GB"/>
        </w:rPr>
        <w:t xml:space="preserve">Elevation Acceleration = 30 </w:t>
      </w:r>
      <w:proofErr w:type="spellStart"/>
      <w:r w:rsidRPr="006837ED">
        <w:rPr>
          <w:rFonts w:ascii="Calibri" w:eastAsia="Times New Roman" w:hAnsi="Calibri" w:cs="Calibri"/>
          <w:b/>
          <w:bCs/>
          <w:sz w:val="22"/>
          <w:szCs w:val="22"/>
          <w:lang w:eastAsia="en-GB"/>
        </w:rPr>
        <w:t>deg</w:t>
      </w:r>
      <w:proofErr w:type="spellEnd"/>
      <w:r w:rsidRPr="006837ED">
        <w:rPr>
          <w:rFonts w:ascii="Calibri" w:eastAsia="Times New Roman" w:hAnsi="Calibri" w:cs="Calibri"/>
          <w:b/>
          <w:bCs/>
          <w:sz w:val="22"/>
          <w:szCs w:val="22"/>
          <w:lang w:eastAsia="en-GB"/>
        </w:rPr>
        <w:t>/s</w:t>
      </w:r>
      <w:r w:rsidRPr="006837ED">
        <w:rPr>
          <w:rFonts w:ascii="Calibri" w:eastAsia="Times New Roman" w:hAnsi="Calibri" w:cs="Calibri"/>
          <w:b/>
          <w:bCs/>
          <w:sz w:val="22"/>
          <w:szCs w:val="22"/>
          <w:vertAlign w:val="superscript"/>
          <w:lang w:eastAsia="en-GB"/>
        </w:rPr>
        <w:t>2</w:t>
      </w:r>
    </w:p>
    <w:p w14:paraId="04C02159" w14:textId="77777777" w:rsidR="00A97EE6" w:rsidRPr="006837ED" w:rsidRDefault="00A97EE6" w:rsidP="00AD6A9C">
      <w:pPr>
        <w:rPr>
          <w:lang w:eastAsia="zh-CN"/>
        </w:rPr>
      </w:pPr>
    </w:p>
    <w:p w14:paraId="4519C8BC" w14:textId="4013A7B4" w:rsidR="009C1D78" w:rsidRPr="006837ED" w:rsidRDefault="00AA2329" w:rsidP="00AD6A9C">
      <w:pPr>
        <w:rPr>
          <w:lang w:eastAsia="zh-CN"/>
        </w:rPr>
      </w:pPr>
      <w:r w:rsidRPr="006837ED">
        <w:rPr>
          <w:lang w:eastAsia="zh-CN"/>
        </w:rPr>
        <w:t>In practice however, actual values range depending on implementation</w:t>
      </w:r>
      <w:r w:rsidR="00192556" w:rsidRPr="006837ED">
        <w:rPr>
          <w:lang w:eastAsia="zh-CN"/>
        </w:rPr>
        <w:t xml:space="preserve"> </w:t>
      </w:r>
      <w:r w:rsidRPr="006837ED">
        <w:rPr>
          <w:lang w:eastAsia="zh-CN"/>
        </w:rPr>
        <w:t xml:space="preserve">and tend to be better than the specification requirement.  A small </w:t>
      </w:r>
      <w:r w:rsidR="009C1D78" w:rsidRPr="006837ED">
        <w:rPr>
          <w:lang w:eastAsia="zh-CN"/>
        </w:rPr>
        <w:t xml:space="preserve">number of commercial terminals were </w:t>
      </w:r>
      <w:proofErr w:type="gramStart"/>
      <w:r w:rsidR="009C1D78" w:rsidRPr="006837ED">
        <w:rPr>
          <w:lang w:eastAsia="zh-CN"/>
        </w:rPr>
        <w:t>surveyed, and</w:t>
      </w:r>
      <w:proofErr w:type="gramEnd"/>
      <w:r w:rsidRPr="006837ED">
        <w:rPr>
          <w:lang w:eastAsia="zh-CN"/>
        </w:rPr>
        <w:t xml:space="preserve"> summarized in the following table.</w:t>
      </w:r>
      <w:r w:rsidR="00A250FB" w:rsidRPr="006837ED">
        <w:rPr>
          <w:lang w:eastAsia="zh-CN"/>
        </w:rPr>
        <w:t xml:space="preserve">  However, these specifications are not consistent across the industry</w:t>
      </w:r>
      <w:r w:rsidR="00DD37A6" w:rsidRPr="006837ED">
        <w:rPr>
          <w:lang w:eastAsia="zh-CN"/>
        </w:rPr>
        <w:t xml:space="preserve"> and often incomplete</w:t>
      </w:r>
      <w:r w:rsidR="00A250FB" w:rsidRPr="006837ED">
        <w:rPr>
          <w:lang w:eastAsia="zh-CN"/>
        </w:rPr>
        <w:t xml:space="preserve">, and it should </w:t>
      </w:r>
      <w:r w:rsidR="00DD37A6" w:rsidRPr="006837ED">
        <w:rPr>
          <w:lang w:eastAsia="zh-CN"/>
        </w:rPr>
        <w:t xml:space="preserve">further </w:t>
      </w:r>
      <w:r w:rsidR="00A250FB" w:rsidRPr="006837ED">
        <w:rPr>
          <w:lang w:eastAsia="zh-CN"/>
        </w:rPr>
        <w:t xml:space="preserve">be noted that very high </w:t>
      </w:r>
      <w:r w:rsidR="00DD37A6" w:rsidRPr="006837ED">
        <w:rPr>
          <w:lang w:eastAsia="zh-CN"/>
        </w:rPr>
        <w:t xml:space="preserve">tracking speeds for mechanical antennas generally drive very </w:t>
      </w:r>
      <w:proofErr w:type="gramStart"/>
      <w:r w:rsidR="00DD37A6" w:rsidRPr="006837ED">
        <w:rPr>
          <w:lang w:eastAsia="zh-CN"/>
        </w:rPr>
        <w:t>high power</w:t>
      </w:r>
      <w:proofErr w:type="gramEnd"/>
      <w:r w:rsidR="00DD37A6" w:rsidRPr="006837ED">
        <w:rPr>
          <w:lang w:eastAsia="zh-CN"/>
        </w:rPr>
        <w:t xml:space="preserve"> motors and power consumption, therefore they should not be considered the norm.</w:t>
      </w:r>
    </w:p>
    <w:tbl>
      <w:tblPr>
        <w:tblW w:w="5000" w:type="pct"/>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395"/>
        <w:gridCol w:w="4417"/>
        <w:gridCol w:w="1841"/>
        <w:gridCol w:w="1559"/>
        <w:gridCol w:w="1409"/>
      </w:tblGrid>
      <w:tr w:rsidR="009F315A" w:rsidRPr="006837ED" w14:paraId="59B6103B"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46BD6C26" w14:textId="7444D7C7" w:rsidR="00D55698" w:rsidRPr="006837ED" w:rsidRDefault="00D55698">
            <w:pPr>
              <w:pStyle w:val="NormalWeb"/>
              <w:spacing w:before="0" w:beforeAutospacing="0" w:after="0" w:afterAutospacing="0"/>
              <w:rPr>
                <w:rFonts w:ascii="Calibri" w:hAnsi="Calibri" w:cs="Calibri"/>
                <w:b/>
                <w:bCs/>
                <w:sz w:val="20"/>
                <w:szCs w:val="20"/>
              </w:rPr>
            </w:pPr>
            <w:r w:rsidRPr="006837ED">
              <w:rPr>
                <w:rFonts w:ascii="Calibri" w:hAnsi="Calibri" w:cs="Calibri"/>
                <w:b/>
                <w:bCs/>
                <w:sz w:val="20"/>
                <w:szCs w:val="20"/>
              </w:rPr>
              <w:t>#</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31807D" w14:textId="4E344810" w:rsidR="00D55698" w:rsidRPr="006837ED" w:rsidRDefault="00D55698">
            <w:pPr>
              <w:pStyle w:val="NormalWeb"/>
              <w:spacing w:before="0" w:beforeAutospacing="0" w:after="0" w:afterAutospacing="0"/>
              <w:rPr>
                <w:rFonts w:ascii="Calibri" w:hAnsi="Calibri" w:cs="Calibri"/>
                <w:sz w:val="20"/>
                <w:szCs w:val="20"/>
                <w:lang w:eastAsia="en-GB"/>
              </w:rPr>
            </w:pPr>
            <w:r w:rsidRPr="006837ED">
              <w:rPr>
                <w:rFonts w:ascii="Calibri" w:hAnsi="Calibri" w:cs="Calibri"/>
                <w:b/>
                <w:bCs/>
                <w:sz w:val="20"/>
                <w:szCs w:val="20"/>
              </w:rPr>
              <w:t>Terminal</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1B3698"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b/>
                <w:bCs/>
                <w:sz w:val="20"/>
                <w:szCs w:val="20"/>
              </w:rPr>
              <w:t>Type/Size</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0A305E"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b/>
                <w:bCs/>
                <w:sz w:val="20"/>
                <w:szCs w:val="20"/>
              </w:rPr>
              <w:t>Angular Az/El Velocity (</w:t>
            </w:r>
            <w:proofErr w:type="spellStart"/>
            <w:r w:rsidRPr="006837ED">
              <w:rPr>
                <w:rFonts w:ascii="Calibri" w:hAnsi="Calibri" w:cs="Calibri"/>
                <w:b/>
                <w:bCs/>
                <w:sz w:val="20"/>
                <w:szCs w:val="20"/>
              </w:rPr>
              <w:t>deg</w:t>
            </w:r>
            <w:proofErr w:type="spellEnd"/>
            <w:r w:rsidRPr="006837ED">
              <w:rPr>
                <w:rFonts w:ascii="Calibri" w:hAnsi="Calibri" w:cs="Calibri"/>
                <w:b/>
                <w:bCs/>
                <w:sz w:val="20"/>
                <w:szCs w:val="20"/>
              </w:rPr>
              <w:t>/s)</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EE8D79"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b/>
                <w:bCs/>
                <w:sz w:val="20"/>
                <w:szCs w:val="20"/>
              </w:rPr>
              <w:t>Angular Az/El Accel (</w:t>
            </w:r>
            <w:proofErr w:type="spellStart"/>
            <w:r w:rsidRPr="006837ED">
              <w:rPr>
                <w:rFonts w:ascii="Calibri" w:hAnsi="Calibri" w:cs="Calibri"/>
                <w:b/>
                <w:bCs/>
                <w:sz w:val="20"/>
                <w:szCs w:val="20"/>
              </w:rPr>
              <w:t>deg</w:t>
            </w:r>
            <w:proofErr w:type="spellEnd"/>
            <w:r w:rsidRPr="006837ED">
              <w:rPr>
                <w:rFonts w:ascii="Calibri" w:hAnsi="Calibri" w:cs="Calibri"/>
                <w:b/>
                <w:bCs/>
                <w:sz w:val="20"/>
                <w:szCs w:val="20"/>
              </w:rPr>
              <w:t>/s</w:t>
            </w:r>
            <w:r w:rsidRPr="006837ED">
              <w:rPr>
                <w:rFonts w:ascii="Calibri" w:hAnsi="Calibri" w:cs="Calibri"/>
                <w:b/>
                <w:bCs/>
                <w:sz w:val="20"/>
                <w:szCs w:val="20"/>
                <w:vertAlign w:val="superscript"/>
              </w:rPr>
              <w:t>2</w:t>
            </w:r>
            <w:r w:rsidRPr="006837ED">
              <w:rPr>
                <w:rFonts w:ascii="Calibri" w:hAnsi="Calibri" w:cs="Calibri"/>
                <w:b/>
                <w:bCs/>
                <w:sz w:val="20"/>
                <w:szCs w:val="20"/>
              </w:rPr>
              <w:t>)</w:t>
            </w:r>
          </w:p>
        </w:tc>
      </w:tr>
      <w:tr w:rsidR="009F315A" w:rsidRPr="006837ED" w14:paraId="57F1A4CB"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13BF790D" w14:textId="1016EE9F"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1</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9986E5" w14:textId="3962861A" w:rsidR="00D55698" w:rsidRPr="006837ED" w:rsidRDefault="00D55698">
            <w:pPr>
              <w:pStyle w:val="NormalWeb"/>
              <w:spacing w:before="0" w:beforeAutospacing="0" w:after="0" w:afterAutospacing="0"/>
              <w:rPr>
                <w:rFonts w:ascii="Calibri" w:hAnsi="Calibri" w:cs="Calibri"/>
                <w:sz w:val="20"/>
                <w:szCs w:val="20"/>
              </w:rPr>
            </w:pPr>
            <w:proofErr w:type="spellStart"/>
            <w:r w:rsidRPr="006837ED">
              <w:rPr>
                <w:rFonts w:ascii="Calibri" w:hAnsi="Calibri" w:cs="Calibri"/>
                <w:sz w:val="20"/>
                <w:szCs w:val="20"/>
              </w:rPr>
              <w:t>Smiths</w:t>
            </w:r>
            <w:proofErr w:type="spellEnd"/>
            <w:r w:rsidRPr="006837ED">
              <w:rPr>
                <w:rFonts w:ascii="Calibri" w:hAnsi="Calibri" w:cs="Calibri"/>
                <w:sz w:val="20"/>
                <w:szCs w:val="20"/>
              </w:rPr>
              <w:t xml:space="preserve"> </w:t>
            </w:r>
            <w:proofErr w:type="spellStart"/>
            <w:r w:rsidRPr="006837ED">
              <w:rPr>
                <w:rFonts w:ascii="Calibri" w:hAnsi="Calibri" w:cs="Calibri"/>
                <w:sz w:val="20"/>
                <w:szCs w:val="20"/>
              </w:rPr>
              <w:t>KaStream</w:t>
            </w:r>
            <w:proofErr w:type="spellEnd"/>
            <w:r w:rsidRPr="006837ED">
              <w:rPr>
                <w:rFonts w:ascii="Calibri" w:hAnsi="Calibri" w:cs="Calibri"/>
                <w:sz w:val="20"/>
                <w:szCs w:val="20"/>
              </w:rPr>
              <w:t>® 5000 MK II</w:t>
            </w:r>
          </w:p>
          <w:p w14:paraId="74D8C266" w14:textId="77777777" w:rsidR="00D55698" w:rsidRPr="006837ED" w:rsidRDefault="00963A3E">
            <w:pPr>
              <w:pStyle w:val="NormalWeb"/>
              <w:spacing w:before="0" w:beforeAutospacing="0" w:after="0" w:afterAutospacing="0"/>
              <w:rPr>
                <w:rFonts w:ascii="Calibri" w:hAnsi="Calibri" w:cs="Calibri"/>
                <w:sz w:val="20"/>
                <w:szCs w:val="20"/>
              </w:rPr>
            </w:pPr>
            <w:hyperlink r:id="rId23" w:history="1">
              <w:r w:rsidR="00D55698" w:rsidRPr="006837ED">
                <w:rPr>
                  <w:rStyle w:val="Hyperlink"/>
                  <w:rFonts w:ascii="Calibri" w:hAnsi="Calibri" w:cs="Calibri"/>
                  <w:sz w:val="20"/>
                  <w:szCs w:val="20"/>
                </w:rPr>
                <w:t>https://www.smithsinterconnect.com/CMSPages/GetFile.aspx?guid=56ef9e62-502c-421e-aff2-b5d3747ee795</w:t>
              </w:r>
            </w:hyperlink>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A6C0A3"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lastRenderedPageBreak/>
              <w:t xml:space="preserve">Aero VSAT, 30 cm </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38F12D"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&gt;30-60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891B85"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&gt;60</w:t>
            </w:r>
          </w:p>
        </w:tc>
      </w:tr>
      <w:tr w:rsidR="009F315A" w:rsidRPr="006837ED" w14:paraId="79103776"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7AD8FB39" w14:textId="6B912D60"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2</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4BD3AA" w14:textId="4B4395DC" w:rsidR="00D55698" w:rsidRPr="006837ED" w:rsidRDefault="00D55698">
            <w:pPr>
              <w:pStyle w:val="NormalWeb"/>
              <w:spacing w:before="0" w:beforeAutospacing="0" w:after="0" w:afterAutospacing="0"/>
              <w:rPr>
                <w:rFonts w:ascii="Calibri" w:hAnsi="Calibri" w:cs="Calibri"/>
                <w:sz w:val="20"/>
                <w:szCs w:val="20"/>
              </w:rPr>
            </w:pPr>
            <w:proofErr w:type="spellStart"/>
            <w:r w:rsidRPr="006837ED">
              <w:rPr>
                <w:rFonts w:ascii="Calibri" w:hAnsi="Calibri" w:cs="Calibri"/>
                <w:sz w:val="20"/>
                <w:szCs w:val="20"/>
              </w:rPr>
              <w:t>SeaTel</w:t>
            </w:r>
            <w:proofErr w:type="spellEnd"/>
            <w:r w:rsidRPr="006837ED">
              <w:rPr>
                <w:rFonts w:ascii="Calibri" w:hAnsi="Calibri" w:cs="Calibri"/>
                <w:sz w:val="20"/>
                <w:szCs w:val="20"/>
              </w:rPr>
              <w:t xml:space="preserve"> 4009</w:t>
            </w:r>
          </w:p>
          <w:p w14:paraId="34040B62" w14:textId="77777777" w:rsidR="00D55698" w:rsidRPr="006837ED" w:rsidRDefault="00963A3E">
            <w:pPr>
              <w:pStyle w:val="NormalWeb"/>
              <w:spacing w:before="0" w:beforeAutospacing="0" w:after="0" w:afterAutospacing="0"/>
              <w:rPr>
                <w:rFonts w:ascii="Calibri" w:hAnsi="Calibri" w:cs="Calibri"/>
                <w:sz w:val="20"/>
                <w:szCs w:val="20"/>
              </w:rPr>
            </w:pPr>
            <w:hyperlink r:id="rId24" w:history="1">
              <w:r w:rsidR="00D55698" w:rsidRPr="006837ED">
                <w:rPr>
                  <w:rStyle w:val="Hyperlink"/>
                  <w:rFonts w:ascii="Calibri" w:hAnsi="Calibri" w:cs="Calibri"/>
                  <w:sz w:val="20"/>
                  <w:szCs w:val="20"/>
                </w:rPr>
                <w:t>https://www.bluesat.com/amfile/file/download/file/2124/product/3361/</w:t>
              </w:r>
            </w:hyperlink>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35745D" w14:textId="4DA64EB8"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 xml:space="preserve">Maritime, 1 m </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BDCB63"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90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03FE5"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w:t>
            </w:r>
          </w:p>
        </w:tc>
      </w:tr>
      <w:tr w:rsidR="009F315A" w:rsidRPr="006837ED" w14:paraId="237013C5" w14:textId="77777777" w:rsidTr="009F315A">
        <w:trPr>
          <w:trHeight w:val="733"/>
        </w:trPr>
        <w:tc>
          <w:tcPr>
            <w:tcW w:w="205" w:type="pct"/>
            <w:tcBorders>
              <w:top w:val="single" w:sz="8" w:space="0" w:color="A3A3A3"/>
              <w:left w:val="single" w:sz="8" w:space="0" w:color="A3A3A3"/>
              <w:bottom w:val="single" w:sz="8" w:space="0" w:color="A3A3A3"/>
              <w:right w:val="single" w:sz="8" w:space="0" w:color="A3A3A3"/>
            </w:tcBorders>
          </w:tcPr>
          <w:p w14:paraId="12474F5C" w14:textId="3B86B5EF"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3</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2CB30F" w14:textId="697D9844" w:rsidR="00D55698" w:rsidRPr="006837ED" w:rsidRDefault="00963A3E">
            <w:pPr>
              <w:pStyle w:val="NormalWeb"/>
              <w:spacing w:before="0" w:beforeAutospacing="0" w:after="0" w:afterAutospacing="0"/>
              <w:rPr>
                <w:rFonts w:ascii="Calibri" w:hAnsi="Calibri" w:cs="Calibri"/>
                <w:sz w:val="20"/>
                <w:szCs w:val="20"/>
              </w:rPr>
            </w:pPr>
            <w:hyperlink r:id="rId25" w:history="1">
              <w:r w:rsidR="00D55698" w:rsidRPr="006837ED">
                <w:rPr>
                  <w:rStyle w:val="Hyperlink"/>
                  <w:rFonts w:ascii="Calibri" w:hAnsi="Calibri" w:cs="Calibri"/>
                  <w:sz w:val="20"/>
                  <w:szCs w:val="20"/>
                </w:rPr>
                <w:t>https://www.digisat.org/cpi-3.7aebp-2-axis-positioner</w:t>
              </w:r>
            </w:hyperlink>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E36C5" w14:textId="227F4D88"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Earth Station, 3.7 m</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E7E1D5"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60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CF800C"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60</w:t>
            </w:r>
          </w:p>
        </w:tc>
      </w:tr>
      <w:tr w:rsidR="009F315A" w:rsidRPr="006837ED" w14:paraId="53EB6129"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44976B47" w14:textId="39FE679E"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4</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B32404" w14:textId="6E18B2FC" w:rsidR="00D55698" w:rsidRPr="006837ED" w:rsidRDefault="00D55698">
            <w:pPr>
              <w:pStyle w:val="NormalWeb"/>
              <w:spacing w:before="0" w:beforeAutospacing="0" w:after="0" w:afterAutospacing="0"/>
              <w:rPr>
                <w:rFonts w:ascii="Calibri" w:hAnsi="Calibri" w:cs="Calibri"/>
                <w:sz w:val="20"/>
                <w:szCs w:val="20"/>
              </w:rPr>
            </w:pPr>
            <w:proofErr w:type="spellStart"/>
            <w:r w:rsidRPr="006837ED">
              <w:rPr>
                <w:rFonts w:ascii="Calibri" w:hAnsi="Calibri" w:cs="Calibri"/>
                <w:sz w:val="20"/>
                <w:szCs w:val="20"/>
              </w:rPr>
              <w:t>SatPro</w:t>
            </w:r>
            <w:proofErr w:type="spellEnd"/>
            <w:r w:rsidRPr="006837ED">
              <w:rPr>
                <w:rFonts w:ascii="Calibri" w:hAnsi="Calibri" w:cs="Calibri"/>
                <w:sz w:val="20"/>
                <w:szCs w:val="20"/>
              </w:rPr>
              <w:t xml:space="preserve"> GA280</w:t>
            </w:r>
          </w:p>
          <w:p w14:paraId="7C7970CF" w14:textId="77777777" w:rsidR="00D55698" w:rsidRPr="006837ED" w:rsidRDefault="00963A3E">
            <w:pPr>
              <w:pStyle w:val="NormalWeb"/>
              <w:spacing w:before="0" w:beforeAutospacing="0" w:after="0" w:afterAutospacing="0"/>
              <w:rPr>
                <w:rFonts w:ascii="Calibri" w:hAnsi="Calibri" w:cs="Calibri"/>
                <w:sz w:val="20"/>
                <w:szCs w:val="20"/>
              </w:rPr>
            </w:pPr>
            <w:hyperlink r:id="rId26" w:history="1">
              <w:r w:rsidR="00D55698" w:rsidRPr="006837ED">
                <w:rPr>
                  <w:rStyle w:val="Hyperlink"/>
                  <w:rFonts w:ascii="Calibri" w:hAnsi="Calibri" w:cs="Calibri"/>
                  <w:sz w:val="20"/>
                  <w:szCs w:val="20"/>
                </w:rPr>
                <w:t>http://www.satpro.com/upfiles/GA280.pdf</w:t>
              </w:r>
            </w:hyperlink>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E9C0B7"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Phased Array</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930EB5"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&gt;60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A83AFA" w14:textId="77777777"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&gt;100</w:t>
            </w:r>
          </w:p>
        </w:tc>
      </w:tr>
      <w:tr w:rsidR="009F315A" w:rsidRPr="006837ED" w14:paraId="1FB5420C"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50FFC56B" w14:textId="6FD9F169"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5</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DE5AAE" w14:textId="5FD6DD97" w:rsidR="00D55698" w:rsidRPr="006837ED" w:rsidRDefault="00963A3E">
            <w:pPr>
              <w:pStyle w:val="NormalWeb"/>
              <w:spacing w:before="0" w:beforeAutospacing="0" w:after="0" w:afterAutospacing="0"/>
              <w:rPr>
                <w:rFonts w:ascii="Calibri" w:hAnsi="Calibri" w:cs="Calibri"/>
                <w:sz w:val="20"/>
                <w:szCs w:val="20"/>
              </w:rPr>
            </w:pPr>
            <w:hyperlink r:id="rId27" w:history="1">
              <w:r w:rsidR="00D55698" w:rsidRPr="006837ED">
                <w:rPr>
                  <w:rStyle w:val="Hyperlink"/>
                  <w:rFonts w:ascii="Calibri" w:hAnsi="Calibri" w:cs="Calibri"/>
                  <w:sz w:val="20"/>
                  <w:szCs w:val="20"/>
                </w:rPr>
                <w:t>https://www.navarino.co.uk/wp-content/uploads/2022/02/SAILOR-60-GX-R2-product-sheet_a4_lowres.pdf</w:t>
              </w:r>
            </w:hyperlink>
            <w:r w:rsidR="00D55698" w:rsidRPr="006837ED">
              <w:rPr>
                <w:rFonts w:ascii="Calibri" w:hAnsi="Calibri" w:cs="Calibri"/>
                <w:sz w:val="20"/>
                <w:szCs w:val="20"/>
              </w:rPr>
              <w:t xml:space="preserve"> </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498E7E" w14:textId="3D13A356"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Maritime, 65 cm</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EC43FA" w14:textId="43C9712E"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15</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F89D3F" w14:textId="1ECE20C5"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15</w:t>
            </w:r>
          </w:p>
        </w:tc>
      </w:tr>
      <w:tr w:rsidR="009F315A" w:rsidRPr="006837ED" w14:paraId="5C11C8E7"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40930A81" w14:textId="170F4142"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6</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6580D6" w14:textId="2BA052BE" w:rsidR="00D55698" w:rsidRPr="006837ED" w:rsidRDefault="00963A3E">
            <w:pPr>
              <w:pStyle w:val="NormalWeb"/>
              <w:spacing w:before="0" w:beforeAutospacing="0" w:after="0" w:afterAutospacing="0"/>
              <w:rPr>
                <w:rFonts w:ascii="Calibri" w:hAnsi="Calibri" w:cs="Calibri"/>
                <w:sz w:val="20"/>
                <w:szCs w:val="20"/>
              </w:rPr>
            </w:pPr>
            <w:hyperlink r:id="rId28" w:history="1">
              <w:r w:rsidR="00D55698" w:rsidRPr="006837ED">
                <w:rPr>
                  <w:rStyle w:val="Hyperlink"/>
                  <w:rFonts w:ascii="Calibri" w:hAnsi="Calibri" w:cs="Calibri"/>
                  <w:sz w:val="20"/>
                  <w:szCs w:val="20"/>
                </w:rPr>
                <w:t>https://www.viasat.com/content/dam/us-site/maritime/documents/1380722_Sailor_600_Co-Branded_Datasheet_2021_002.pdf</w:t>
              </w:r>
            </w:hyperlink>
            <w:r w:rsidR="00D55698" w:rsidRPr="006837ED">
              <w:rPr>
                <w:rFonts w:ascii="Calibri" w:hAnsi="Calibri" w:cs="Calibri"/>
                <w:sz w:val="20"/>
                <w:szCs w:val="20"/>
              </w:rPr>
              <w:t xml:space="preserve"> </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0C7B9E" w14:textId="181E0B04"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Maritime, 60 cm</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EF2921" w14:textId="57814C8E"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15</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098A76" w14:textId="694E1F20"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15</w:t>
            </w:r>
          </w:p>
        </w:tc>
      </w:tr>
      <w:tr w:rsidR="009F315A" w:rsidRPr="006837ED" w14:paraId="5D944659" w14:textId="77777777" w:rsidTr="009F315A">
        <w:trPr>
          <w:trHeight w:val="733"/>
        </w:trPr>
        <w:tc>
          <w:tcPr>
            <w:tcW w:w="205" w:type="pct"/>
            <w:tcBorders>
              <w:top w:val="single" w:sz="8" w:space="0" w:color="A3A3A3"/>
              <w:left w:val="single" w:sz="8" w:space="0" w:color="A3A3A3"/>
              <w:bottom w:val="single" w:sz="8" w:space="0" w:color="A3A3A3"/>
              <w:right w:val="single" w:sz="8" w:space="0" w:color="A3A3A3"/>
            </w:tcBorders>
          </w:tcPr>
          <w:p w14:paraId="733DACCB" w14:textId="3F473B0C"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7</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218DD7B" w14:textId="05B7B23E" w:rsidR="00D55698" w:rsidRPr="006837ED" w:rsidRDefault="00963A3E">
            <w:pPr>
              <w:pStyle w:val="NormalWeb"/>
              <w:spacing w:before="0" w:beforeAutospacing="0" w:after="0" w:afterAutospacing="0"/>
              <w:rPr>
                <w:rFonts w:ascii="Calibri" w:hAnsi="Calibri" w:cs="Calibri"/>
                <w:sz w:val="20"/>
                <w:szCs w:val="20"/>
              </w:rPr>
            </w:pPr>
            <w:hyperlink r:id="rId29" w:history="1">
              <w:r w:rsidR="00D55698" w:rsidRPr="006837ED">
                <w:rPr>
                  <w:rStyle w:val="Hyperlink"/>
                  <w:rFonts w:ascii="Calibri" w:hAnsi="Calibri" w:cs="Calibri"/>
                  <w:sz w:val="20"/>
                  <w:szCs w:val="20"/>
                </w:rPr>
                <w:t>https://www.viasat.com/content/dam/us-site/government/documents/1060540_Viasat_GMT-6524_datasheet_031_web.pdf</w:t>
              </w:r>
            </w:hyperlink>
            <w:r w:rsidR="00D55698" w:rsidRPr="006837ED">
              <w:rPr>
                <w:rFonts w:ascii="Calibri" w:hAnsi="Calibri" w:cs="Calibri"/>
                <w:sz w:val="20"/>
                <w:szCs w:val="20"/>
              </w:rPr>
              <w:t xml:space="preserve"> </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F56F34" w14:textId="102EFEA1"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Maritime, 1m</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B80E96" w14:textId="61908E0D"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15</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144B2A" w14:textId="678D3B11" w:rsidR="00D55698" w:rsidRPr="006837ED" w:rsidRDefault="00D55698">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15</w:t>
            </w:r>
          </w:p>
        </w:tc>
      </w:tr>
      <w:tr w:rsidR="00597ED0" w:rsidRPr="006837ED" w14:paraId="7AD50C70" w14:textId="77777777" w:rsidTr="009F315A">
        <w:trPr>
          <w:trHeight w:val="733"/>
        </w:trPr>
        <w:tc>
          <w:tcPr>
            <w:tcW w:w="205" w:type="pct"/>
            <w:tcBorders>
              <w:top w:val="single" w:sz="8" w:space="0" w:color="A3A3A3"/>
              <w:left w:val="single" w:sz="8" w:space="0" w:color="A3A3A3"/>
              <w:bottom w:val="single" w:sz="8" w:space="0" w:color="A3A3A3"/>
              <w:right w:val="single" w:sz="8" w:space="0" w:color="A3A3A3"/>
            </w:tcBorders>
          </w:tcPr>
          <w:p w14:paraId="27DB9C3F" w14:textId="209EA8A9" w:rsidR="00597ED0" w:rsidRPr="006837ED" w:rsidRDefault="00DE5C40">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8</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05F681" w14:textId="2C2AAF8F" w:rsidR="00597ED0" w:rsidRPr="006837ED" w:rsidRDefault="00963A3E">
            <w:pPr>
              <w:pStyle w:val="NormalWeb"/>
              <w:spacing w:before="0" w:beforeAutospacing="0" w:after="0" w:afterAutospacing="0"/>
              <w:rPr>
                <w:rFonts w:ascii="Calibri" w:hAnsi="Calibri" w:cs="Calibri"/>
                <w:sz w:val="20"/>
                <w:szCs w:val="20"/>
              </w:rPr>
            </w:pPr>
            <w:hyperlink r:id="rId30" w:history="1">
              <w:r w:rsidR="00DE5C40" w:rsidRPr="006837ED">
                <w:rPr>
                  <w:rStyle w:val="Hyperlink"/>
                  <w:rFonts w:ascii="Calibri" w:hAnsi="Calibri" w:cs="Calibri"/>
                  <w:sz w:val="20"/>
                  <w:szCs w:val="20"/>
                </w:rPr>
                <w:t>https://www.jst-group.com/wp-content/uploads/2020/06/Inmarsat_Global-Government_GX_Land_Catalogue_May_2020_EN_LowRes.pdf</w:t>
              </w:r>
            </w:hyperlink>
            <w:r w:rsidR="00DE5C40" w:rsidRPr="006837ED">
              <w:rPr>
                <w:rFonts w:ascii="Calibri" w:hAnsi="Calibri" w:cs="Calibri"/>
                <w:sz w:val="20"/>
                <w:szCs w:val="20"/>
              </w:rPr>
              <w:t xml:space="preserve"> </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2CE6FA2" w14:textId="3DDA4131" w:rsidR="00597ED0" w:rsidRPr="006837ED" w:rsidRDefault="00597ED0">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Military, phased array hybrid</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9D593E" w14:textId="7FDD1412" w:rsidR="00597ED0" w:rsidRPr="006837ED" w:rsidRDefault="00597ED0">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200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56C9F" w14:textId="3856219D" w:rsidR="00597ED0" w:rsidRPr="006837ED" w:rsidRDefault="00597ED0">
            <w:pPr>
              <w:pStyle w:val="NormalWeb"/>
              <w:spacing w:before="0" w:beforeAutospacing="0" w:after="0" w:afterAutospacing="0"/>
              <w:rPr>
                <w:rFonts w:ascii="Calibri" w:hAnsi="Calibri" w:cs="Calibri"/>
                <w:sz w:val="20"/>
                <w:szCs w:val="20"/>
              </w:rPr>
            </w:pPr>
            <w:r w:rsidRPr="006837ED">
              <w:rPr>
                <w:rFonts w:ascii="Calibri" w:hAnsi="Calibri" w:cs="Calibri"/>
                <w:sz w:val="20"/>
                <w:szCs w:val="20"/>
              </w:rPr>
              <w:t>200</w:t>
            </w:r>
          </w:p>
        </w:tc>
      </w:tr>
    </w:tbl>
    <w:p w14:paraId="12A09C6F" w14:textId="77777777" w:rsidR="009C1D78" w:rsidRPr="006837ED" w:rsidRDefault="009C1D78" w:rsidP="00AD6A9C">
      <w:pPr>
        <w:rPr>
          <w:lang w:eastAsia="zh-CN"/>
        </w:rPr>
      </w:pPr>
    </w:p>
    <w:p w14:paraId="69EB8E21" w14:textId="37DCDB26" w:rsidR="00AD6A9C" w:rsidRPr="006837ED" w:rsidRDefault="009616AB" w:rsidP="00AD6A9C">
      <w:pPr>
        <w:pStyle w:val="Heading2"/>
        <w:rPr>
          <w:lang w:val="en-GB"/>
        </w:rPr>
      </w:pPr>
      <w:r w:rsidRPr="006837ED">
        <w:rPr>
          <w:lang w:val="en-GB"/>
        </w:rPr>
        <w:t>I</w:t>
      </w:r>
      <w:r w:rsidR="00AD6A9C" w:rsidRPr="006837ED">
        <w:rPr>
          <w:lang w:val="en-GB"/>
        </w:rPr>
        <w:t xml:space="preserve">nter-satellite </w:t>
      </w:r>
      <w:r w:rsidRPr="006837ED">
        <w:rPr>
          <w:lang w:val="en-GB"/>
        </w:rPr>
        <w:t>beam steering time</w:t>
      </w:r>
    </w:p>
    <w:p w14:paraId="0CB8674D" w14:textId="447CD20A" w:rsidR="00AD6A9C" w:rsidRPr="006837ED" w:rsidRDefault="003022FA" w:rsidP="00AD6A9C">
      <w:pPr>
        <w:rPr>
          <w:lang w:eastAsia="zh-CN"/>
        </w:rPr>
      </w:pPr>
      <w:r w:rsidRPr="006837ED">
        <w:rPr>
          <w:lang w:eastAsia="zh-CN"/>
        </w:rPr>
        <w:t xml:space="preserve">If we consider the </w:t>
      </w:r>
      <w:r w:rsidR="007A45C3" w:rsidRPr="006837ED">
        <w:rPr>
          <w:lang w:eastAsia="zh-CN"/>
        </w:rPr>
        <w:t xml:space="preserve">Azimuth and Elevation Velocity values discussed earlier, we can then derive an estimation of the </w:t>
      </w:r>
      <w:r w:rsidR="004908C1" w:rsidRPr="006837ED">
        <w:rPr>
          <w:lang w:eastAsia="zh-CN"/>
        </w:rPr>
        <w:t xml:space="preserve">beam steering time during an inter-satellite handover or re-selection.  That is, the time </w:t>
      </w:r>
      <w:r w:rsidR="00E57D69" w:rsidRPr="006837ED">
        <w:rPr>
          <w:lang w:eastAsia="zh-CN"/>
        </w:rPr>
        <w:t xml:space="preserve">required for a </w:t>
      </w:r>
      <w:proofErr w:type="gramStart"/>
      <w:r w:rsidR="00E57D69" w:rsidRPr="006837ED">
        <w:rPr>
          <w:lang w:eastAsia="zh-CN"/>
        </w:rPr>
        <w:t>mechanically-steered</w:t>
      </w:r>
      <w:proofErr w:type="gramEnd"/>
      <w:r w:rsidR="00E57D69" w:rsidRPr="006837ED">
        <w:rPr>
          <w:lang w:eastAsia="zh-CN"/>
        </w:rPr>
        <w:t xml:space="preserve"> terminal to </w:t>
      </w:r>
      <w:r w:rsidR="000425CD" w:rsidRPr="006837ED">
        <w:rPr>
          <w:lang w:eastAsia="zh-CN"/>
        </w:rPr>
        <w:t>repoint between satellites.</w:t>
      </w:r>
    </w:p>
    <w:p w14:paraId="28F588E5" w14:textId="6A8EC8A8" w:rsidR="000425CD" w:rsidRPr="006837ED" w:rsidRDefault="007C0501" w:rsidP="00AD6A9C">
      <w:pPr>
        <w:rPr>
          <w:lang w:eastAsia="zh-CN"/>
        </w:rPr>
      </w:pPr>
      <w:r w:rsidRPr="006837ED">
        <w:rPr>
          <w:lang w:eastAsia="zh-CN"/>
        </w:rPr>
        <w:t xml:space="preserve">The actual inter-satellite beam steering time </w:t>
      </w:r>
      <w:r w:rsidR="00BC48ED" w:rsidRPr="006837ED">
        <w:rPr>
          <w:lang w:eastAsia="zh-CN"/>
        </w:rPr>
        <w:t>can be observed to depend on three main factors:</w:t>
      </w:r>
    </w:p>
    <w:p w14:paraId="6D6B1BB8" w14:textId="72FAE299" w:rsidR="00BC48ED" w:rsidRPr="006837ED" w:rsidRDefault="00BC48ED" w:rsidP="00BC48ED">
      <w:pPr>
        <w:pStyle w:val="ListParagraph"/>
        <w:numPr>
          <w:ilvl w:val="0"/>
          <w:numId w:val="43"/>
        </w:numPr>
        <w:ind w:firstLineChars="0"/>
        <w:rPr>
          <w:lang w:eastAsia="zh-CN"/>
        </w:rPr>
      </w:pPr>
      <w:r w:rsidRPr="006837ED">
        <w:rPr>
          <w:lang w:eastAsia="zh-CN"/>
        </w:rPr>
        <w:t xml:space="preserve">Beam steering and tracking velocity of the </w:t>
      </w:r>
      <w:proofErr w:type="gramStart"/>
      <w:r w:rsidRPr="006837ED">
        <w:rPr>
          <w:lang w:eastAsia="zh-CN"/>
        </w:rPr>
        <w:t>antenna</w:t>
      </w:r>
      <w:r w:rsidR="004F6A11" w:rsidRPr="006837ED">
        <w:rPr>
          <w:lang w:eastAsia="zh-CN"/>
        </w:rPr>
        <w:t>;</w:t>
      </w:r>
      <w:proofErr w:type="gramEnd"/>
    </w:p>
    <w:p w14:paraId="794347EA" w14:textId="097E0FC6" w:rsidR="00BC48ED" w:rsidRPr="006837ED" w:rsidRDefault="00A43A85" w:rsidP="00BC48ED">
      <w:pPr>
        <w:pStyle w:val="ListParagraph"/>
        <w:numPr>
          <w:ilvl w:val="0"/>
          <w:numId w:val="43"/>
        </w:numPr>
        <w:ind w:firstLineChars="0"/>
        <w:rPr>
          <w:lang w:eastAsia="zh-CN"/>
        </w:rPr>
      </w:pPr>
      <w:r w:rsidRPr="006837ED">
        <w:rPr>
          <w:lang w:eastAsia="zh-CN"/>
        </w:rPr>
        <w:t>Angular s</w:t>
      </w:r>
      <w:r w:rsidR="00BC48ED" w:rsidRPr="006837ED">
        <w:rPr>
          <w:lang w:eastAsia="zh-CN"/>
        </w:rPr>
        <w:t xml:space="preserve">eparation between </w:t>
      </w:r>
      <w:proofErr w:type="gramStart"/>
      <w:r w:rsidR="00BC48ED" w:rsidRPr="006837ED">
        <w:rPr>
          <w:lang w:eastAsia="zh-CN"/>
        </w:rPr>
        <w:t>satellites</w:t>
      </w:r>
      <w:r w:rsidR="004F6A11" w:rsidRPr="006837ED">
        <w:rPr>
          <w:lang w:eastAsia="zh-CN"/>
        </w:rPr>
        <w:t>;</w:t>
      </w:r>
      <w:proofErr w:type="gramEnd"/>
    </w:p>
    <w:p w14:paraId="36569873" w14:textId="38EED96D" w:rsidR="00BC48ED" w:rsidRPr="006837ED" w:rsidRDefault="00BC48ED" w:rsidP="00BC48ED">
      <w:pPr>
        <w:pStyle w:val="ListParagraph"/>
        <w:numPr>
          <w:ilvl w:val="0"/>
          <w:numId w:val="43"/>
        </w:numPr>
        <w:ind w:firstLineChars="0"/>
        <w:rPr>
          <w:lang w:eastAsia="zh-CN"/>
        </w:rPr>
      </w:pPr>
      <w:r w:rsidRPr="006837ED">
        <w:rPr>
          <w:lang w:eastAsia="zh-CN"/>
        </w:rPr>
        <w:t>Elevation angle</w:t>
      </w:r>
      <w:r w:rsidR="004F6A11" w:rsidRPr="006837ED">
        <w:rPr>
          <w:lang w:eastAsia="zh-CN"/>
        </w:rPr>
        <w:t>.</w:t>
      </w:r>
    </w:p>
    <w:p w14:paraId="6713D585" w14:textId="4CFD538F" w:rsidR="00805493" w:rsidRPr="006837ED" w:rsidRDefault="004F6A11" w:rsidP="004F6A11">
      <w:pPr>
        <w:rPr>
          <w:lang w:eastAsia="zh-CN"/>
        </w:rPr>
      </w:pPr>
      <w:r w:rsidRPr="006837ED">
        <w:rPr>
          <w:lang w:eastAsia="zh-CN"/>
        </w:rPr>
        <w:t>We can consider two different scenarios for GEO/GSO and NGSO (</w:t>
      </w:r>
      <w:proofErr w:type="gramStart"/>
      <w:r w:rsidRPr="006837ED">
        <w:rPr>
          <w:lang w:eastAsia="zh-CN"/>
        </w:rPr>
        <w:t>e.g.</w:t>
      </w:r>
      <w:proofErr w:type="gramEnd"/>
      <w:r w:rsidRPr="006837ED">
        <w:rPr>
          <w:lang w:eastAsia="zh-CN"/>
        </w:rPr>
        <w:t xml:space="preserve"> LEO).</w:t>
      </w:r>
      <w:r w:rsidR="008909AE" w:rsidRPr="006837ED">
        <w:rPr>
          <w:lang w:eastAsia="zh-CN"/>
        </w:rPr>
        <w:t xml:space="preserve">   </w:t>
      </w:r>
      <w:r w:rsidR="00FE3777" w:rsidRPr="006837ED">
        <w:rPr>
          <w:lang w:eastAsia="zh-CN"/>
        </w:rPr>
        <w:t>For a</w:t>
      </w:r>
      <w:r w:rsidR="008909AE" w:rsidRPr="006837ED">
        <w:rPr>
          <w:lang w:eastAsia="zh-CN"/>
        </w:rPr>
        <w:t xml:space="preserve"> baseline GEO system capable of global </w:t>
      </w:r>
      <w:r w:rsidR="00FE3777" w:rsidRPr="006837ED">
        <w:rPr>
          <w:lang w:eastAsia="zh-CN"/>
        </w:rPr>
        <w:t xml:space="preserve">sub-polar </w:t>
      </w:r>
      <w:r w:rsidR="008909AE" w:rsidRPr="006837ED">
        <w:rPr>
          <w:lang w:eastAsia="zh-CN"/>
        </w:rPr>
        <w:t xml:space="preserve">coverage </w:t>
      </w:r>
      <w:r w:rsidR="00FE3777" w:rsidRPr="006837ED">
        <w:rPr>
          <w:lang w:eastAsia="zh-CN"/>
        </w:rPr>
        <w:t xml:space="preserve">and </w:t>
      </w:r>
      <w:r w:rsidR="00F55310" w:rsidRPr="006837ED">
        <w:rPr>
          <w:lang w:eastAsia="zh-CN"/>
        </w:rPr>
        <w:t>composed of three satellites</w:t>
      </w:r>
      <w:r w:rsidR="00826DBC" w:rsidRPr="006837ED">
        <w:rPr>
          <w:lang w:eastAsia="zh-CN"/>
        </w:rPr>
        <w:t xml:space="preserve">, </w:t>
      </w:r>
      <w:r w:rsidR="002B53F8" w:rsidRPr="006837ED">
        <w:rPr>
          <w:lang w:eastAsia="zh-CN"/>
        </w:rPr>
        <w:t xml:space="preserve">we have a maximum </w:t>
      </w:r>
      <w:r w:rsidR="00F55310" w:rsidRPr="006837ED">
        <w:rPr>
          <w:lang w:eastAsia="zh-CN"/>
        </w:rPr>
        <w:t>angular separation between t</w:t>
      </w:r>
      <w:r w:rsidR="00A63DEF" w:rsidRPr="006837ED">
        <w:rPr>
          <w:lang w:eastAsia="zh-CN"/>
        </w:rPr>
        <w:t>he</w:t>
      </w:r>
      <w:r w:rsidR="00F55310" w:rsidRPr="006837ED">
        <w:rPr>
          <w:lang w:eastAsia="zh-CN"/>
        </w:rPr>
        <w:t xml:space="preserve"> three satellites </w:t>
      </w:r>
      <w:r w:rsidR="009404BD" w:rsidRPr="006837ED">
        <w:rPr>
          <w:lang w:eastAsia="zh-CN"/>
        </w:rPr>
        <w:t>of</w:t>
      </w:r>
      <w:r w:rsidR="00F55310" w:rsidRPr="006837ED">
        <w:rPr>
          <w:lang w:eastAsia="zh-CN"/>
        </w:rPr>
        <w:t xml:space="preserve"> </w:t>
      </w:r>
      <w:r w:rsidR="00FE3777" w:rsidRPr="006837ED">
        <w:rPr>
          <w:lang w:eastAsia="zh-CN"/>
        </w:rPr>
        <w:t>360/3=</w:t>
      </w:r>
      <w:r w:rsidR="00F55310" w:rsidRPr="006837ED">
        <w:rPr>
          <w:lang w:eastAsia="zh-CN"/>
        </w:rPr>
        <w:t>120 degrees.</w:t>
      </w:r>
      <w:r w:rsidR="00805493" w:rsidRPr="006837ED">
        <w:rPr>
          <w:lang w:eastAsia="zh-CN"/>
        </w:rPr>
        <w:t xml:space="preserve">   </w:t>
      </w:r>
    </w:p>
    <w:p w14:paraId="6090B592" w14:textId="7ACC106D" w:rsidR="00335F58" w:rsidRPr="006837ED" w:rsidRDefault="00335F58" w:rsidP="00335F58">
      <w:pPr>
        <w:rPr>
          <w:lang w:eastAsia="zh-CN"/>
        </w:rPr>
      </w:pPr>
      <w:r w:rsidRPr="006837ED">
        <w:rPr>
          <w:lang w:eastAsia="zh-CN"/>
        </w:rPr>
        <w:t>For NGSO/LEO scenario, if we take a baseline assumption, in line with TR 38.821, that the minimum elevation supported by the user link will be 30 degrees, and for a constellation with minimal coverage overlap between satellites, the maximum angular separation between satellites, as seen by the UE, will be of about 120 degrees</w:t>
      </w:r>
      <w:r w:rsidR="006463CC" w:rsidRPr="006837ED">
        <w:rPr>
          <w:lang w:eastAsia="zh-CN"/>
        </w:rPr>
        <w:t>, driven by the elevation threshold</w:t>
      </w:r>
      <w:r w:rsidRPr="006837ED">
        <w:rPr>
          <w:lang w:eastAsia="zh-CN"/>
        </w:rPr>
        <w:t>.  This</w:t>
      </w:r>
      <w:r w:rsidR="00805493" w:rsidRPr="006837ED">
        <w:rPr>
          <w:lang w:eastAsia="zh-CN"/>
        </w:rPr>
        <w:t xml:space="preserve"> would</w:t>
      </w:r>
      <w:r w:rsidRPr="006837ED">
        <w:rPr>
          <w:lang w:eastAsia="zh-CN"/>
        </w:rPr>
        <w:t xml:space="preserve"> put the LEO case in a similar ballpark as the baseline GEO case</w:t>
      </w:r>
      <w:r w:rsidR="00805493" w:rsidRPr="006837ED">
        <w:rPr>
          <w:lang w:eastAsia="zh-CN"/>
        </w:rPr>
        <w:t>.</w:t>
      </w:r>
    </w:p>
    <w:p w14:paraId="71B4C248" w14:textId="1F989F4D" w:rsidR="00BB7A21" w:rsidRPr="006837ED" w:rsidRDefault="00BB7A21" w:rsidP="004F6A11">
      <w:pPr>
        <w:rPr>
          <w:lang w:eastAsia="zh-CN"/>
        </w:rPr>
      </w:pPr>
      <w:r w:rsidRPr="006837ED">
        <w:rPr>
          <w:lang w:eastAsia="zh-CN"/>
        </w:rPr>
        <w:t xml:space="preserve">One important aspect to note is </w:t>
      </w:r>
      <w:r w:rsidR="00352D0C" w:rsidRPr="006837ED">
        <w:rPr>
          <w:lang w:eastAsia="zh-CN"/>
        </w:rPr>
        <w:t>that Azimuth and Elevation ranges of motion and freedom of motion might not be the same, as rotations along the elevation axis are more constrained compared with azimuth axis, which usually is either 0 to 360 or, more typically, 360 degrees of continuous motion.</w:t>
      </w:r>
    </w:p>
    <w:p w14:paraId="243AE06C" w14:textId="06D48A3B" w:rsidR="00B17F33" w:rsidRPr="006837ED" w:rsidRDefault="001D6DDD" w:rsidP="004F6A11">
      <w:pPr>
        <w:rPr>
          <w:lang w:eastAsia="zh-CN"/>
        </w:rPr>
      </w:pPr>
      <w:r w:rsidRPr="006837ED">
        <w:rPr>
          <w:lang w:eastAsia="zh-CN"/>
        </w:rPr>
        <w:lastRenderedPageBreak/>
        <w:t xml:space="preserve">In case of GEO, the closest the UE is to the Equator (which is where the GEO arc is aligned), the more the antenna movement </w:t>
      </w:r>
      <w:r w:rsidR="00B17F33" w:rsidRPr="006837ED">
        <w:rPr>
          <w:lang w:eastAsia="zh-CN"/>
        </w:rPr>
        <w:t xml:space="preserve">requires a combination between elevation and azimuth motion.  By comparison, if the UE </w:t>
      </w:r>
      <w:proofErr w:type="gramStart"/>
      <w:r w:rsidR="00B17F33" w:rsidRPr="006837ED">
        <w:rPr>
          <w:lang w:eastAsia="zh-CN"/>
        </w:rPr>
        <w:t>is located in</w:t>
      </w:r>
      <w:proofErr w:type="gramEnd"/>
      <w:r w:rsidR="00B17F33" w:rsidRPr="006837ED">
        <w:rPr>
          <w:lang w:eastAsia="zh-CN"/>
        </w:rPr>
        <w:t xml:space="preserve"> high latitudes, </w:t>
      </w:r>
      <w:r w:rsidR="00B43F15" w:rsidRPr="006837ED">
        <w:rPr>
          <w:lang w:eastAsia="zh-CN"/>
        </w:rPr>
        <w:t>the movement across the GEO arc is primarily driven by Azimuth change.</w:t>
      </w:r>
    </w:p>
    <w:p w14:paraId="606F61C1" w14:textId="46209424" w:rsidR="00B43F15" w:rsidRPr="006837ED" w:rsidRDefault="00B43F15" w:rsidP="004F6A11">
      <w:pPr>
        <w:rPr>
          <w:lang w:eastAsia="zh-CN"/>
        </w:rPr>
      </w:pPr>
      <w:r w:rsidRPr="006837ED">
        <w:rPr>
          <w:lang w:eastAsia="zh-CN"/>
        </w:rPr>
        <w:t xml:space="preserve">Similarly, for LEO, </w:t>
      </w:r>
      <w:r w:rsidR="004209DA" w:rsidRPr="006837ED">
        <w:rPr>
          <w:lang w:eastAsia="zh-CN"/>
        </w:rPr>
        <w:t xml:space="preserve">the Elevation component of the movement becomes more prevalent the closer the UE is to the satellite Nadir </w:t>
      </w:r>
      <w:r w:rsidR="006B7DDD" w:rsidRPr="006837ED">
        <w:rPr>
          <w:lang w:eastAsia="zh-CN"/>
        </w:rPr>
        <w:t>point for each orbital plane.</w:t>
      </w:r>
    </w:p>
    <w:p w14:paraId="6EEBC063" w14:textId="6539A902" w:rsidR="00EF396A" w:rsidRPr="006837ED" w:rsidRDefault="00171198" w:rsidP="004F6A11">
      <w:pPr>
        <w:rPr>
          <w:lang w:eastAsia="zh-CN"/>
        </w:rPr>
      </w:pPr>
      <w:r w:rsidRPr="006837ED">
        <w:rPr>
          <w:lang w:eastAsia="zh-CN"/>
        </w:rPr>
        <w:t xml:space="preserve">For an </w:t>
      </w:r>
      <w:proofErr w:type="spellStart"/>
      <w:r w:rsidRPr="006837ED">
        <w:rPr>
          <w:lang w:eastAsia="zh-CN"/>
        </w:rPr>
        <w:t>examplary</w:t>
      </w:r>
      <w:proofErr w:type="spellEnd"/>
      <w:r w:rsidRPr="006837ED">
        <w:rPr>
          <w:lang w:eastAsia="zh-CN"/>
        </w:rPr>
        <w:t xml:space="preserve"> case, with GEO/GSO and 20 degrees elevation, the antenna movement can be approximated with an Azimuth rotation</w:t>
      </w:r>
      <w:r w:rsidR="00091BF6" w:rsidRPr="006837ED">
        <w:rPr>
          <w:lang w:eastAsia="zh-CN"/>
        </w:rPr>
        <w:t>. We can simply divide the angular separation by the Angular velocity value:</w:t>
      </w:r>
    </w:p>
    <w:p w14:paraId="15368B29" w14:textId="7CEBBD5A" w:rsidR="00EF396A" w:rsidRPr="006837ED" w:rsidRDefault="00091BF6" w:rsidP="00EF396A">
      <w:pPr>
        <w:pStyle w:val="ListParagraph"/>
        <w:numPr>
          <w:ilvl w:val="0"/>
          <w:numId w:val="43"/>
        </w:numPr>
        <w:ind w:firstLineChars="0"/>
        <w:rPr>
          <w:lang w:eastAsia="zh-CN"/>
        </w:rPr>
      </w:pPr>
      <w:r w:rsidRPr="006837ED">
        <w:rPr>
          <w:lang w:eastAsia="zh-CN"/>
        </w:rPr>
        <w:t>120</w:t>
      </w:r>
      <w:r w:rsidR="00EF396A" w:rsidRPr="006837ED">
        <w:rPr>
          <w:lang w:eastAsia="zh-CN"/>
        </w:rPr>
        <w:t xml:space="preserve"> / 20 = 6 seconds</w:t>
      </w:r>
    </w:p>
    <w:p w14:paraId="0504CF2A" w14:textId="4EF36232" w:rsidR="00EF396A" w:rsidRPr="006837ED" w:rsidRDefault="00EF396A" w:rsidP="00EF396A">
      <w:pPr>
        <w:pStyle w:val="ListParagraph"/>
        <w:numPr>
          <w:ilvl w:val="0"/>
          <w:numId w:val="43"/>
        </w:numPr>
        <w:ind w:firstLineChars="0"/>
        <w:rPr>
          <w:lang w:eastAsia="zh-CN"/>
        </w:rPr>
      </w:pPr>
      <w:r w:rsidRPr="006837ED">
        <w:rPr>
          <w:lang w:eastAsia="zh-CN"/>
        </w:rPr>
        <w:t>120 / 15 = 8 seconds</w:t>
      </w:r>
    </w:p>
    <w:p w14:paraId="350553EC" w14:textId="1BDECA3B" w:rsidR="00B3087D" w:rsidRPr="006837ED" w:rsidRDefault="001A7E19" w:rsidP="0075723A">
      <w:pPr>
        <w:rPr>
          <w:b/>
          <w:bCs/>
          <w:lang w:eastAsia="zh-CN"/>
        </w:rPr>
      </w:pPr>
      <w:r w:rsidRPr="006837ED">
        <w:rPr>
          <w:b/>
          <w:bCs/>
          <w:lang w:eastAsia="zh-CN"/>
        </w:rPr>
        <w:t>Proposal</w:t>
      </w:r>
      <w:r w:rsidR="00CE428E" w:rsidRPr="006837ED">
        <w:rPr>
          <w:b/>
          <w:bCs/>
          <w:lang w:eastAsia="zh-CN"/>
        </w:rPr>
        <w:t xml:space="preserve"> 5</w:t>
      </w:r>
      <w:r w:rsidRPr="006837ED">
        <w:rPr>
          <w:b/>
          <w:bCs/>
          <w:lang w:eastAsia="zh-CN"/>
        </w:rPr>
        <w:t xml:space="preserve">: Consider </w:t>
      </w:r>
      <w:r w:rsidR="00D816C1" w:rsidRPr="006837ED">
        <w:rPr>
          <w:b/>
          <w:bCs/>
          <w:lang w:eastAsia="zh-CN"/>
        </w:rPr>
        <w:t>8 seconds as reference</w:t>
      </w:r>
      <w:r w:rsidRPr="006837ED">
        <w:rPr>
          <w:b/>
          <w:bCs/>
          <w:lang w:eastAsia="zh-CN"/>
        </w:rPr>
        <w:t xml:space="preserve"> </w:t>
      </w:r>
      <w:r w:rsidR="00D816C1" w:rsidRPr="006837ED">
        <w:rPr>
          <w:b/>
          <w:bCs/>
          <w:lang w:eastAsia="zh-CN"/>
        </w:rPr>
        <w:t>beam steering time between two satellites for NTN UE with mechanical aperture, for both GEO and LEO</w:t>
      </w:r>
      <w:r w:rsidR="00DE5C40" w:rsidRPr="006837ED">
        <w:rPr>
          <w:b/>
          <w:bCs/>
          <w:lang w:eastAsia="zh-CN"/>
        </w:rPr>
        <w:t>.</w:t>
      </w:r>
    </w:p>
    <w:p w14:paraId="2A22659C" w14:textId="6D6BE259" w:rsidR="00447725" w:rsidRPr="006837ED" w:rsidRDefault="00FB000B" w:rsidP="0032128B">
      <w:r w:rsidRPr="006837ED">
        <w:t>In practice however, it should be noted that in real-world networks, angular separation between satellites is usually less than 120 degrees, as can be seen from the example</w:t>
      </w:r>
      <w:r w:rsidR="003A4454" w:rsidRPr="006837ED">
        <w:t xml:space="preserve"> GEO constellation</w:t>
      </w:r>
      <w:r w:rsidRPr="006837ED">
        <w:t xml:space="preserve"> below.</w:t>
      </w:r>
    </w:p>
    <w:p w14:paraId="41501133" w14:textId="77777777" w:rsidR="003A4454" w:rsidRPr="006837ED" w:rsidRDefault="003A4454" w:rsidP="003A4454">
      <w:pPr>
        <w:rPr>
          <w:rFonts w:eastAsia="Times New Roman"/>
          <w:lang w:eastAsia="en-GB"/>
        </w:rPr>
      </w:pPr>
    </w:p>
    <w:p w14:paraId="37B09D5B" w14:textId="524D46F7" w:rsidR="003A4454" w:rsidRPr="006837ED" w:rsidRDefault="003A4454" w:rsidP="003A4454">
      <w:pPr>
        <w:spacing w:after="0"/>
        <w:jc w:val="center"/>
        <w:rPr>
          <w:rFonts w:ascii="Calibri" w:eastAsia="Times New Roman" w:hAnsi="Calibri" w:cs="Calibri"/>
          <w:sz w:val="22"/>
          <w:szCs w:val="22"/>
          <w:lang w:eastAsia="en-GB"/>
        </w:rPr>
      </w:pPr>
      <w:r w:rsidRPr="006837ED">
        <w:drawing>
          <wp:inline distT="0" distB="0" distL="0" distR="0" wp14:anchorId="6A32FE3B" wp14:editId="7FD966E4">
            <wp:extent cx="6122035" cy="3896360"/>
            <wp:effectExtent l="0" t="0" r="0" b="8890"/>
            <wp:docPr id="27" name="Picture 27"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map of the world&#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2035" cy="3896360"/>
                    </a:xfrm>
                    <a:prstGeom prst="rect">
                      <a:avLst/>
                    </a:prstGeom>
                    <a:noFill/>
                    <a:ln>
                      <a:noFill/>
                    </a:ln>
                  </pic:spPr>
                </pic:pic>
              </a:graphicData>
            </a:graphic>
          </wp:inline>
        </w:drawing>
      </w:r>
    </w:p>
    <w:p w14:paraId="0D917F02" w14:textId="2D2B683D" w:rsidR="003A4454" w:rsidRPr="006837ED" w:rsidRDefault="003A4454" w:rsidP="003A4454">
      <w:pPr>
        <w:spacing w:before="120" w:after="120"/>
        <w:jc w:val="center"/>
        <w:rPr>
          <w:rFonts w:eastAsia="Times New Roman"/>
          <w:lang w:eastAsia="en-GB"/>
        </w:rPr>
      </w:pPr>
      <w:r w:rsidRPr="006837ED">
        <w:rPr>
          <w:rFonts w:eastAsia="Times New Roman"/>
          <w:b/>
          <w:bCs/>
          <w:lang w:eastAsia="en-GB"/>
        </w:rPr>
        <w:t xml:space="preserve">Figure 1- Reference GEO network coverage #1 showing separation between GEO satellite orbital </w:t>
      </w:r>
      <w:proofErr w:type="gramStart"/>
      <w:r w:rsidRPr="006837ED">
        <w:rPr>
          <w:rFonts w:eastAsia="Times New Roman"/>
          <w:b/>
          <w:bCs/>
          <w:lang w:eastAsia="en-GB"/>
        </w:rPr>
        <w:t>slots</w:t>
      </w:r>
      <w:proofErr w:type="gramEnd"/>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629"/>
        <w:gridCol w:w="1690"/>
        <w:gridCol w:w="3302"/>
      </w:tblGrid>
      <w:tr w:rsidR="00141B63" w:rsidRPr="006837ED" w14:paraId="52090ECB" w14:textId="77777777" w:rsidTr="00141B63">
        <w:tc>
          <w:tcPr>
            <w:tcW w:w="5007"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46C16427" w14:textId="77777777" w:rsidR="00141B63" w:rsidRPr="006837ED" w:rsidRDefault="00141B63" w:rsidP="00141B63">
            <w:pPr>
              <w:spacing w:after="0"/>
              <w:rPr>
                <w:rFonts w:eastAsia="Times New Roman"/>
                <w:color w:val="000000"/>
                <w:lang w:eastAsia="en-GB"/>
              </w:rPr>
            </w:pPr>
            <w:r w:rsidRPr="006837ED">
              <w:rPr>
                <w:rFonts w:eastAsia="Times New Roman"/>
                <w:b/>
                <w:bCs/>
                <w:color w:val="000000"/>
                <w:lang w:eastAsia="en-GB"/>
              </w:rPr>
              <w:t>Network #1 Satellite Name/Designation</w:t>
            </w:r>
          </w:p>
        </w:tc>
        <w:tc>
          <w:tcPr>
            <w:tcW w:w="1755"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042BF3F4" w14:textId="77777777" w:rsidR="00141B63" w:rsidRPr="006837ED" w:rsidRDefault="00141B63" w:rsidP="00141B63">
            <w:pPr>
              <w:spacing w:after="0"/>
              <w:rPr>
                <w:rFonts w:eastAsia="Times New Roman"/>
                <w:color w:val="000000"/>
                <w:lang w:eastAsia="en-GB"/>
              </w:rPr>
            </w:pPr>
            <w:r w:rsidRPr="006837ED">
              <w:rPr>
                <w:rFonts w:eastAsia="Times New Roman"/>
                <w:b/>
                <w:bCs/>
                <w:color w:val="000000"/>
                <w:lang w:eastAsia="en-GB"/>
              </w:rPr>
              <w:t>Orbital Slot</w:t>
            </w:r>
          </w:p>
        </w:tc>
        <w:tc>
          <w:tcPr>
            <w:tcW w:w="3593"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253A8B91" w14:textId="77777777" w:rsidR="00141B63" w:rsidRPr="006837ED" w:rsidRDefault="00141B63" w:rsidP="00141B63">
            <w:pPr>
              <w:spacing w:after="0"/>
              <w:rPr>
                <w:rFonts w:eastAsia="Times New Roman"/>
                <w:color w:val="000000"/>
                <w:lang w:eastAsia="en-GB"/>
              </w:rPr>
            </w:pPr>
            <w:r w:rsidRPr="006837ED">
              <w:rPr>
                <w:rFonts w:eastAsia="Times New Roman"/>
                <w:b/>
                <w:bCs/>
                <w:color w:val="000000"/>
                <w:lang w:eastAsia="en-GB"/>
              </w:rPr>
              <w:t>Separation from West-adjacent satellite</w:t>
            </w:r>
          </w:p>
        </w:tc>
      </w:tr>
      <w:tr w:rsidR="00141B63" w:rsidRPr="006837ED" w14:paraId="3182594B"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8968C6" w14:textId="77777777" w:rsidR="00141B63" w:rsidRPr="006837ED" w:rsidRDefault="00141B63" w:rsidP="00141B63">
            <w:pPr>
              <w:spacing w:after="0"/>
              <w:ind w:left="540"/>
              <w:rPr>
                <w:rFonts w:eastAsia="Times New Roman"/>
                <w:lang w:eastAsia="en-GB"/>
              </w:rPr>
            </w:pPr>
            <w:r w:rsidRPr="006837ED">
              <w:rPr>
                <w:rFonts w:eastAsia="Times New Roman"/>
                <w:lang w:eastAsia="en-GB"/>
              </w:rPr>
              <w:t xml:space="preserve">Inmarsat-5 F2 (GX-2) </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854466" w14:textId="77777777" w:rsidR="00141B63" w:rsidRPr="006837ED" w:rsidRDefault="00141B63" w:rsidP="00141B63">
            <w:pPr>
              <w:spacing w:after="0"/>
              <w:ind w:left="540"/>
              <w:rPr>
                <w:rFonts w:eastAsia="Times New Roman"/>
                <w:lang w:eastAsia="en-GB"/>
              </w:rPr>
            </w:pPr>
            <w:r w:rsidRPr="006837ED">
              <w:rPr>
                <w:rFonts w:eastAsia="Times New Roman"/>
                <w:lang w:eastAsia="en-GB"/>
              </w:rPr>
              <w:t>55° West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9E0067" w14:textId="77777777" w:rsidR="00141B63" w:rsidRPr="006837ED" w:rsidRDefault="00141B63" w:rsidP="00141B63">
            <w:pPr>
              <w:spacing w:after="0"/>
              <w:ind w:left="540"/>
              <w:rPr>
                <w:rFonts w:eastAsia="Times New Roman"/>
                <w:lang w:eastAsia="en-GB"/>
              </w:rPr>
            </w:pPr>
            <w:r w:rsidRPr="006837ED">
              <w:rPr>
                <w:rFonts w:eastAsia="Times New Roman"/>
                <w:lang w:eastAsia="en-GB"/>
              </w:rPr>
              <w:t>125.4°</w:t>
            </w:r>
          </w:p>
        </w:tc>
      </w:tr>
      <w:tr w:rsidR="00141B63" w:rsidRPr="006837ED" w14:paraId="7E2C04BF"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A85F0C" w14:textId="77777777" w:rsidR="00141B63" w:rsidRPr="006837ED" w:rsidRDefault="00141B63" w:rsidP="00141B63">
            <w:pPr>
              <w:spacing w:after="0"/>
              <w:ind w:left="540"/>
              <w:rPr>
                <w:rFonts w:eastAsia="Times New Roman"/>
                <w:lang w:eastAsia="en-GB"/>
              </w:rPr>
            </w:pPr>
            <w:r w:rsidRPr="006837ED">
              <w:rPr>
                <w:rFonts w:eastAsia="Times New Roman"/>
                <w:lang w:eastAsia="en-GB"/>
              </w:rPr>
              <w:t>Inmarsat-5 F5 (GX-5)</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53302C" w14:textId="77777777" w:rsidR="00141B63" w:rsidRPr="006837ED" w:rsidRDefault="00141B63" w:rsidP="00141B63">
            <w:pPr>
              <w:spacing w:after="0"/>
              <w:ind w:left="540"/>
              <w:rPr>
                <w:rFonts w:eastAsia="Times New Roman"/>
                <w:lang w:eastAsia="en-GB"/>
              </w:rPr>
            </w:pPr>
            <w:r w:rsidRPr="006837ED">
              <w:rPr>
                <w:rFonts w:eastAsia="Times New Roman"/>
                <w:lang w:eastAsia="en-GB"/>
              </w:rPr>
              <w:t>11°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6BAF2C" w14:textId="77777777" w:rsidR="00141B63" w:rsidRPr="006837ED" w:rsidRDefault="00141B63" w:rsidP="00141B63">
            <w:pPr>
              <w:spacing w:after="0"/>
              <w:ind w:left="540"/>
              <w:rPr>
                <w:rFonts w:eastAsia="Times New Roman"/>
                <w:lang w:eastAsia="en-GB"/>
              </w:rPr>
            </w:pPr>
            <w:r w:rsidRPr="006837ED">
              <w:rPr>
                <w:rFonts w:eastAsia="Times New Roman"/>
                <w:lang w:eastAsia="en-GB"/>
              </w:rPr>
              <w:t>66°</w:t>
            </w:r>
          </w:p>
        </w:tc>
      </w:tr>
      <w:tr w:rsidR="00141B63" w:rsidRPr="006837ED" w14:paraId="0BBD965B"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BF0473" w14:textId="77777777" w:rsidR="00141B63" w:rsidRPr="006837ED" w:rsidRDefault="00141B63" w:rsidP="00141B63">
            <w:pPr>
              <w:spacing w:after="0"/>
              <w:ind w:left="540"/>
              <w:rPr>
                <w:rFonts w:eastAsia="Times New Roman"/>
                <w:lang w:eastAsia="en-GB"/>
              </w:rPr>
            </w:pPr>
            <w:r w:rsidRPr="006837ED">
              <w:rPr>
                <w:rFonts w:eastAsia="Times New Roman"/>
                <w:lang w:eastAsia="en-GB"/>
              </w:rPr>
              <w:t xml:space="preserve">Inmarsat-5 F4 (GX-4) </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AB3BA" w14:textId="77777777" w:rsidR="00141B63" w:rsidRPr="006837ED" w:rsidRDefault="00141B63" w:rsidP="00141B63">
            <w:pPr>
              <w:spacing w:after="0"/>
              <w:ind w:left="540"/>
              <w:rPr>
                <w:rFonts w:eastAsia="Times New Roman"/>
                <w:lang w:eastAsia="en-GB"/>
              </w:rPr>
            </w:pPr>
            <w:r w:rsidRPr="006837ED">
              <w:rPr>
                <w:rFonts w:eastAsia="Times New Roman"/>
                <w:lang w:eastAsia="en-GB"/>
              </w:rPr>
              <w:t>56.5°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6DBB78" w14:textId="77777777" w:rsidR="00141B63" w:rsidRPr="006837ED" w:rsidRDefault="00141B63" w:rsidP="00141B63">
            <w:pPr>
              <w:spacing w:after="0"/>
              <w:ind w:left="540"/>
              <w:rPr>
                <w:rFonts w:eastAsia="Times New Roman"/>
                <w:lang w:eastAsia="en-GB"/>
              </w:rPr>
            </w:pPr>
            <w:r w:rsidRPr="006837ED">
              <w:rPr>
                <w:rFonts w:eastAsia="Times New Roman"/>
                <w:lang w:eastAsia="en-GB"/>
              </w:rPr>
              <w:t>45.5°</w:t>
            </w:r>
          </w:p>
        </w:tc>
      </w:tr>
      <w:tr w:rsidR="00141B63" w:rsidRPr="006837ED" w14:paraId="51450964"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3DD789" w14:textId="77777777" w:rsidR="00141B63" w:rsidRPr="006837ED" w:rsidRDefault="00141B63" w:rsidP="00141B63">
            <w:pPr>
              <w:spacing w:after="0"/>
              <w:ind w:left="540"/>
              <w:rPr>
                <w:rFonts w:eastAsia="Times New Roman"/>
                <w:lang w:eastAsia="en-GB"/>
              </w:rPr>
            </w:pPr>
            <w:r w:rsidRPr="006837ED">
              <w:rPr>
                <w:rFonts w:eastAsia="Times New Roman"/>
                <w:lang w:eastAsia="en-GB"/>
              </w:rPr>
              <w:t xml:space="preserve">Inmarsat-5 F1 (GX-1) </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825844" w14:textId="77777777" w:rsidR="00141B63" w:rsidRPr="006837ED" w:rsidRDefault="00141B63" w:rsidP="00141B63">
            <w:pPr>
              <w:spacing w:after="0"/>
              <w:ind w:left="540"/>
              <w:rPr>
                <w:rFonts w:eastAsia="Times New Roman"/>
                <w:lang w:eastAsia="en-GB"/>
              </w:rPr>
            </w:pPr>
            <w:r w:rsidRPr="006837ED">
              <w:rPr>
                <w:rFonts w:eastAsia="Times New Roman"/>
                <w:lang w:eastAsia="en-GB"/>
              </w:rPr>
              <w:t>62.6°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811D13" w14:textId="77777777" w:rsidR="00141B63" w:rsidRPr="006837ED" w:rsidRDefault="00141B63" w:rsidP="00141B63">
            <w:pPr>
              <w:spacing w:after="0"/>
              <w:ind w:left="540"/>
              <w:rPr>
                <w:rFonts w:eastAsia="Times New Roman"/>
                <w:lang w:eastAsia="en-GB"/>
              </w:rPr>
            </w:pPr>
            <w:r w:rsidRPr="006837ED">
              <w:rPr>
                <w:rFonts w:eastAsia="Times New Roman"/>
                <w:lang w:eastAsia="en-GB"/>
              </w:rPr>
              <w:t>6.1°</w:t>
            </w:r>
          </w:p>
        </w:tc>
      </w:tr>
      <w:tr w:rsidR="00141B63" w:rsidRPr="006837ED" w14:paraId="7D83781E"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86109A" w14:textId="77777777" w:rsidR="00141B63" w:rsidRPr="006837ED" w:rsidRDefault="00141B63" w:rsidP="00141B63">
            <w:pPr>
              <w:spacing w:after="0"/>
              <w:ind w:left="540"/>
              <w:rPr>
                <w:rFonts w:eastAsia="Times New Roman"/>
                <w:lang w:eastAsia="en-GB"/>
              </w:rPr>
            </w:pPr>
            <w:r w:rsidRPr="006837ED">
              <w:rPr>
                <w:rFonts w:eastAsia="Times New Roman"/>
                <w:lang w:eastAsia="en-GB"/>
              </w:rPr>
              <w:t xml:space="preserve">Inmarsat-5 F3 (GX-3) </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37CFFF" w14:textId="77777777" w:rsidR="00141B63" w:rsidRPr="006837ED" w:rsidRDefault="00141B63" w:rsidP="00141B63">
            <w:pPr>
              <w:spacing w:after="0"/>
              <w:ind w:left="540"/>
              <w:rPr>
                <w:rFonts w:eastAsia="Times New Roman"/>
                <w:lang w:eastAsia="en-GB"/>
              </w:rPr>
            </w:pPr>
            <w:r w:rsidRPr="006837ED">
              <w:rPr>
                <w:rFonts w:eastAsia="Times New Roman"/>
                <w:lang w:eastAsia="en-GB"/>
              </w:rPr>
              <w:t>179.6°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331A45" w14:textId="77777777" w:rsidR="00141B63" w:rsidRPr="006837ED" w:rsidRDefault="00141B63" w:rsidP="00141B63">
            <w:pPr>
              <w:spacing w:after="0"/>
              <w:ind w:left="540"/>
              <w:rPr>
                <w:rFonts w:eastAsia="Times New Roman"/>
                <w:lang w:eastAsia="en-GB"/>
              </w:rPr>
            </w:pPr>
            <w:r w:rsidRPr="006837ED">
              <w:rPr>
                <w:rFonts w:eastAsia="Times New Roman"/>
                <w:lang w:eastAsia="en-GB"/>
              </w:rPr>
              <w:t>117°</w:t>
            </w:r>
          </w:p>
        </w:tc>
      </w:tr>
      <w:tr w:rsidR="00141B63" w:rsidRPr="006837ED" w14:paraId="160842D8" w14:textId="77777777" w:rsidTr="00141B63">
        <w:tc>
          <w:tcPr>
            <w:tcW w:w="50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A419CD" w14:textId="77777777" w:rsidR="00141B63" w:rsidRPr="006837ED" w:rsidRDefault="00141B63" w:rsidP="00141B63">
            <w:pPr>
              <w:spacing w:after="0"/>
              <w:rPr>
                <w:rFonts w:eastAsia="Times New Roman"/>
                <w:color w:val="000000"/>
                <w:sz w:val="16"/>
                <w:szCs w:val="16"/>
                <w:lang w:eastAsia="en-GB"/>
              </w:rPr>
            </w:pPr>
            <w:r w:rsidRPr="006837ED">
              <w:rPr>
                <w:rFonts w:eastAsia="Times New Roman"/>
                <w:color w:val="000000"/>
                <w:sz w:val="16"/>
                <w:szCs w:val="16"/>
                <w:lang w:eastAsia="en-GB"/>
              </w:rPr>
              <w:lastRenderedPageBreak/>
              <w:t>Note: orbital slots are for representative purpose and may not be accurate.</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EA477" w14:textId="77777777" w:rsidR="00141B63" w:rsidRPr="006837ED" w:rsidRDefault="00141B63" w:rsidP="00141B63">
            <w:pPr>
              <w:spacing w:after="0"/>
              <w:rPr>
                <w:rFonts w:ascii="Calibri" w:eastAsia="Times New Roman" w:hAnsi="Calibri" w:cs="Calibri"/>
                <w:sz w:val="22"/>
                <w:szCs w:val="22"/>
                <w:lang w:eastAsia="en-GB"/>
              </w:rPr>
            </w:pPr>
            <w:r w:rsidRPr="006837ED">
              <w:rPr>
                <w:rFonts w:ascii="Calibri" w:eastAsia="Times New Roman" w:hAnsi="Calibri" w:cs="Calibri"/>
                <w:sz w:val="22"/>
                <w:szCs w:val="22"/>
                <w:lang w:eastAsia="en-GB"/>
              </w:rPr>
              <w:t> </w:t>
            </w:r>
          </w:p>
        </w:tc>
        <w:tc>
          <w:tcPr>
            <w:tcW w:w="33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783EA5" w14:textId="77777777" w:rsidR="00141B63" w:rsidRPr="006837ED" w:rsidRDefault="00141B63" w:rsidP="00141B63">
            <w:pPr>
              <w:spacing w:after="0"/>
              <w:rPr>
                <w:rFonts w:ascii="Calibri" w:eastAsia="Times New Roman" w:hAnsi="Calibri" w:cs="Calibri"/>
                <w:sz w:val="22"/>
                <w:szCs w:val="22"/>
                <w:lang w:eastAsia="en-GB"/>
              </w:rPr>
            </w:pPr>
            <w:r w:rsidRPr="006837ED">
              <w:rPr>
                <w:rFonts w:ascii="Calibri" w:eastAsia="Times New Roman" w:hAnsi="Calibri" w:cs="Calibri"/>
                <w:sz w:val="22"/>
                <w:szCs w:val="22"/>
                <w:lang w:eastAsia="en-GB"/>
              </w:rPr>
              <w:t> </w:t>
            </w:r>
          </w:p>
        </w:tc>
      </w:tr>
    </w:tbl>
    <w:p w14:paraId="09868F36" w14:textId="77777777" w:rsidR="003A4454" w:rsidRPr="006837ED" w:rsidRDefault="003A4454" w:rsidP="0032128B">
      <w:pPr>
        <w:rPr>
          <w:b/>
          <w:bCs/>
        </w:rPr>
      </w:pPr>
    </w:p>
    <w:p w14:paraId="660D6849" w14:textId="1DFB086D" w:rsidR="00CB76CD" w:rsidRPr="006837ED" w:rsidRDefault="00CB76CD" w:rsidP="00CB76CD">
      <w:pPr>
        <w:spacing w:after="0"/>
        <w:jc w:val="center"/>
        <w:rPr>
          <w:rFonts w:ascii="Calibri" w:eastAsia="Times New Roman" w:hAnsi="Calibri" w:cs="Calibri"/>
          <w:sz w:val="22"/>
          <w:szCs w:val="22"/>
          <w:lang w:eastAsia="en-GB"/>
        </w:rPr>
      </w:pPr>
      <w:r w:rsidRPr="006837ED">
        <w:drawing>
          <wp:inline distT="0" distB="0" distL="0" distR="0" wp14:anchorId="35179DCC" wp14:editId="5798DA49">
            <wp:extent cx="6122035" cy="3099435"/>
            <wp:effectExtent l="0" t="0" r="0" b="5715"/>
            <wp:docPr id="28" name="Picture 28"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map of the world&#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3099435"/>
                    </a:xfrm>
                    <a:prstGeom prst="rect">
                      <a:avLst/>
                    </a:prstGeom>
                    <a:noFill/>
                    <a:ln>
                      <a:noFill/>
                    </a:ln>
                  </pic:spPr>
                </pic:pic>
              </a:graphicData>
            </a:graphic>
          </wp:inline>
        </w:drawing>
      </w:r>
    </w:p>
    <w:p w14:paraId="2B6695CF" w14:textId="77777777" w:rsidR="00CB76CD" w:rsidRPr="006837ED" w:rsidRDefault="00CB76CD" w:rsidP="00CB76CD">
      <w:pPr>
        <w:spacing w:before="120" w:after="120"/>
        <w:jc w:val="center"/>
        <w:rPr>
          <w:rFonts w:eastAsia="Times New Roman"/>
          <w:lang w:eastAsia="en-GB"/>
        </w:rPr>
      </w:pPr>
      <w:r w:rsidRPr="006837ED">
        <w:rPr>
          <w:rFonts w:eastAsia="Times New Roman"/>
          <w:b/>
          <w:bCs/>
          <w:lang w:eastAsia="en-GB"/>
        </w:rPr>
        <w:t xml:space="preserve">Figure 2- Reference GEO network coverage #2 showing separation between GEO satellite orbital </w:t>
      </w:r>
      <w:proofErr w:type="gramStart"/>
      <w:r w:rsidRPr="006837ED">
        <w:rPr>
          <w:rFonts w:eastAsia="Times New Roman"/>
          <w:b/>
          <w:bCs/>
          <w:lang w:eastAsia="en-GB"/>
        </w:rPr>
        <w:t>slots</w:t>
      </w:r>
      <w:proofErr w:type="gramEnd"/>
    </w:p>
    <w:p w14:paraId="5D2E3759" w14:textId="77777777" w:rsidR="00141B63" w:rsidRPr="006837ED" w:rsidRDefault="00141B63" w:rsidP="0032128B"/>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656"/>
        <w:gridCol w:w="1655"/>
        <w:gridCol w:w="3310"/>
      </w:tblGrid>
      <w:tr w:rsidR="00141B63" w:rsidRPr="006837ED" w14:paraId="6190071B" w14:textId="77777777" w:rsidTr="00141B63">
        <w:tc>
          <w:tcPr>
            <w:tcW w:w="5007"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44A688AB" w14:textId="77777777" w:rsidR="00141B63" w:rsidRPr="006837ED" w:rsidRDefault="00141B63" w:rsidP="00141B63">
            <w:pPr>
              <w:spacing w:after="0"/>
              <w:rPr>
                <w:rFonts w:eastAsia="Times New Roman"/>
                <w:color w:val="000000"/>
                <w:lang w:eastAsia="en-GB"/>
              </w:rPr>
            </w:pPr>
            <w:r w:rsidRPr="006837ED">
              <w:rPr>
                <w:rFonts w:eastAsia="Times New Roman"/>
                <w:b/>
                <w:bCs/>
                <w:color w:val="000000"/>
                <w:lang w:eastAsia="en-GB"/>
              </w:rPr>
              <w:t>Network #2 Satellite Name/Designation</w:t>
            </w:r>
          </w:p>
        </w:tc>
        <w:tc>
          <w:tcPr>
            <w:tcW w:w="1721"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43D5D2D3" w14:textId="77777777" w:rsidR="00141B63" w:rsidRPr="006837ED" w:rsidRDefault="00141B63" w:rsidP="00141B63">
            <w:pPr>
              <w:spacing w:after="0"/>
              <w:rPr>
                <w:rFonts w:eastAsia="Times New Roman"/>
                <w:color w:val="000000"/>
                <w:lang w:eastAsia="en-GB"/>
              </w:rPr>
            </w:pPr>
            <w:r w:rsidRPr="006837ED">
              <w:rPr>
                <w:rFonts w:eastAsia="Times New Roman"/>
                <w:b/>
                <w:bCs/>
                <w:color w:val="000000"/>
                <w:lang w:eastAsia="en-GB"/>
              </w:rPr>
              <w:t>Orbital Slot</w:t>
            </w:r>
          </w:p>
        </w:tc>
        <w:tc>
          <w:tcPr>
            <w:tcW w:w="3593"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7D05C629" w14:textId="77777777" w:rsidR="00141B63" w:rsidRPr="006837ED" w:rsidRDefault="00141B63" w:rsidP="00141B63">
            <w:pPr>
              <w:spacing w:after="0"/>
              <w:rPr>
                <w:rFonts w:eastAsia="Times New Roman"/>
                <w:color w:val="000000"/>
                <w:lang w:eastAsia="en-GB"/>
              </w:rPr>
            </w:pPr>
            <w:r w:rsidRPr="006837ED">
              <w:rPr>
                <w:rFonts w:eastAsia="Times New Roman"/>
                <w:b/>
                <w:bCs/>
                <w:color w:val="000000"/>
                <w:lang w:eastAsia="en-GB"/>
              </w:rPr>
              <w:t>Separation from West-adjacent satellite</w:t>
            </w:r>
          </w:p>
        </w:tc>
      </w:tr>
      <w:tr w:rsidR="00141B63" w:rsidRPr="006837ED" w14:paraId="650E6A03"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6D8C85"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WildBlue-1</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B4B1DF" w14:textId="77777777" w:rsidR="00141B63" w:rsidRPr="006837ED" w:rsidRDefault="00141B63" w:rsidP="00141B63">
            <w:pPr>
              <w:spacing w:after="0"/>
              <w:ind w:left="540"/>
              <w:rPr>
                <w:rFonts w:eastAsia="Times New Roman"/>
                <w:lang w:eastAsia="en-GB"/>
              </w:rPr>
            </w:pPr>
            <w:r w:rsidRPr="006837ED">
              <w:rPr>
                <w:rFonts w:eastAsia="Times New Roman"/>
                <w:lang w:eastAsia="en-GB"/>
              </w:rPr>
              <w:t>111° West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186CB0"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94°</w:t>
            </w:r>
          </w:p>
        </w:tc>
      </w:tr>
      <w:tr w:rsidR="00141B63" w:rsidRPr="006837ED" w14:paraId="2641724F"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05D944"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Viasat-3 Americas</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6D0048"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88.9 West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B0D0A6"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21.1°</w:t>
            </w:r>
          </w:p>
        </w:tc>
      </w:tr>
      <w:tr w:rsidR="00141B63" w:rsidRPr="006837ED" w14:paraId="53A5F7E4"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CAF9DF"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Viasat-2</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E0AA32" w14:textId="77777777" w:rsidR="00141B63" w:rsidRPr="006837ED" w:rsidRDefault="00141B63" w:rsidP="00141B63">
            <w:pPr>
              <w:spacing w:after="0"/>
              <w:ind w:left="540"/>
              <w:rPr>
                <w:rFonts w:eastAsia="Times New Roman"/>
                <w:lang w:eastAsia="en-GB"/>
              </w:rPr>
            </w:pPr>
            <w:r w:rsidRPr="006837ED">
              <w:rPr>
                <w:rFonts w:eastAsia="Times New Roman"/>
                <w:lang w:eastAsia="en-GB"/>
              </w:rPr>
              <w:t>69.9° West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EDECE5" w14:textId="77777777" w:rsidR="00141B63" w:rsidRPr="006837ED" w:rsidRDefault="00141B63" w:rsidP="00141B63">
            <w:pPr>
              <w:spacing w:after="0"/>
              <w:ind w:left="540"/>
              <w:rPr>
                <w:rFonts w:eastAsia="Times New Roman"/>
                <w:lang w:eastAsia="en-GB"/>
              </w:rPr>
            </w:pPr>
            <w:r w:rsidRPr="006837ED">
              <w:rPr>
                <w:rFonts w:eastAsia="Times New Roman"/>
                <w:lang w:eastAsia="en-GB"/>
              </w:rPr>
              <w:t>19°</w:t>
            </w:r>
          </w:p>
        </w:tc>
      </w:tr>
      <w:tr w:rsidR="00141B63" w:rsidRPr="006837ED" w14:paraId="1BB35D6E"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23BDF2"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KA-SAT</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AB7C4"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9°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A8C5A7"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78.9°</w:t>
            </w:r>
          </w:p>
        </w:tc>
      </w:tr>
      <w:tr w:rsidR="00141B63" w:rsidRPr="006837ED" w14:paraId="215DD0F1"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13FC8F"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Viasat-3 EMEA</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CCCB3F"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13.8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E0CCC"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4.8°</w:t>
            </w:r>
          </w:p>
        </w:tc>
      </w:tr>
      <w:tr w:rsidR="00141B63" w:rsidRPr="006837ED" w14:paraId="749C455C"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25776F"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ChinaSat-16</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63948B"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110°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4693AD"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96.2°</w:t>
            </w:r>
          </w:p>
        </w:tc>
      </w:tr>
      <w:tr w:rsidR="00141B63" w:rsidRPr="006837ED" w14:paraId="5853FE15"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1DE1D2"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 xml:space="preserve">NBN </w:t>
            </w:r>
            <w:proofErr w:type="spellStart"/>
            <w:r w:rsidRPr="006837ED">
              <w:rPr>
                <w:rFonts w:eastAsia="Times New Roman"/>
                <w:color w:val="000000"/>
                <w:lang w:eastAsia="en-GB"/>
              </w:rPr>
              <w:t>SkyMuster</w:t>
            </w:r>
            <w:proofErr w:type="spellEnd"/>
            <w:r w:rsidRPr="006837ED">
              <w:rPr>
                <w:rFonts w:eastAsia="Times New Roman"/>
                <w:color w:val="000000"/>
                <w:lang w:eastAsia="en-GB"/>
              </w:rPr>
              <w:t xml:space="preserve"> I</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CF175"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140°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77E9E0"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30°</w:t>
            </w:r>
          </w:p>
        </w:tc>
      </w:tr>
      <w:tr w:rsidR="00141B63" w:rsidRPr="006837ED" w14:paraId="15D0154E"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473EF3"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 xml:space="preserve">NBN </w:t>
            </w:r>
            <w:proofErr w:type="spellStart"/>
            <w:r w:rsidRPr="006837ED">
              <w:rPr>
                <w:rFonts w:eastAsia="Times New Roman"/>
                <w:color w:val="000000"/>
                <w:lang w:eastAsia="en-GB"/>
              </w:rPr>
              <w:t>SkyMuster</w:t>
            </w:r>
            <w:proofErr w:type="spellEnd"/>
            <w:r w:rsidRPr="006837ED">
              <w:rPr>
                <w:rFonts w:eastAsia="Times New Roman"/>
                <w:color w:val="000000"/>
                <w:lang w:eastAsia="en-GB"/>
              </w:rPr>
              <w:t xml:space="preserve"> II</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46C985"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145°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DB39C"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5°</w:t>
            </w:r>
          </w:p>
        </w:tc>
      </w:tr>
      <w:tr w:rsidR="00141B63" w:rsidRPr="006837ED" w14:paraId="2CE803D0"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CE1C90"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Viasat-3</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2AA83E"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155°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850399" w14:textId="77777777" w:rsidR="00141B63" w:rsidRPr="006837ED" w:rsidRDefault="00141B63" w:rsidP="00141B63">
            <w:pPr>
              <w:spacing w:after="0"/>
              <w:ind w:left="540"/>
              <w:rPr>
                <w:rFonts w:eastAsia="Times New Roman"/>
                <w:color w:val="000000"/>
                <w:lang w:eastAsia="en-GB"/>
              </w:rPr>
            </w:pPr>
            <w:r w:rsidRPr="006837ED">
              <w:rPr>
                <w:rFonts w:eastAsia="Times New Roman"/>
                <w:color w:val="000000"/>
                <w:lang w:eastAsia="en-GB"/>
              </w:rPr>
              <w:t>10°</w:t>
            </w:r>
          </w:p>
        </w:tc>
      </w:tr>
      <w:tr w:rsidR="00141B63" w:rsidRPr="006837ED" w14:paraId="1C5E4CEF" w14:textId="77777777" w:rsidTr="00141B63">
        <w:tc>
          <w:tcPr>
            <w:tcW w:w="50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E714C2" w14:textId="77777777" w:rsidR="00141B63" w:rsidRPr="006837ED" w:rsidRDefault="00141B63" w:rsidP="00141B63">
            <w:pPr>
              <w:spacing w:after="0"/>
              <w:rPr>
                <w:rFonts w:eastAsia="Times New Roman"/>
                <w:color w:val="000000"/>
                <w:sz w:val="16"/>
                <w:szCs w:val="16"/>
                <w:lang w:eastAsia="en-GB"/>
              </w:rPr>
            </w:pPr>
            <w:r w:rsidRPr="006837ED">
              <w:rPr>
                <w:rFonts w:eastAsia="Times New Roman"/>
                <w:color w:val="000000"/>
                <w:sz w:val="16"/>
                <w:szCs w:val="16"/>
                <w:lang w:eastAsia="en-GB"/>
              </w:rPr>
              <w:t>Note: orbital slots are for representative purpose and may not be accurate.</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143A48" w14:textId="77777777" w:rsidR="00141B63" w:rsidRPr="006837ED" w:rsidRDefault="00141B63" w:rsidP="00141B63">
            <w:pPr>
              <w:spacing w:after="0"/>
              <w:rPr>
                <w:rFonts w:ascii="Calibri" w:eastAsia="Times New Roman" w:hAnsi="Calibri" w:cs="Calibri"/>
                <w:sz w:val="22"/>
                <w:szCs w:val="22"/>
                <w:lang w:eastAsia="en-GB"/>
              </w:rPr>
            </w:pPr>
            <w:r w:rsidRPr="006837ED">
              <w:rPr>
                <w:rFonts w:ascii="Calibri" w:eastAsia="Times New Roman" w:hAnsi="Calibri" w:cs="Calibri"/>
                <w:sz w:val="22"/>
                <w:szCs w:val="22"/>
                <w:lang w:eastAsia="en-GB"/>
              </w:rPr>
              <w:t> </w:t>
            </w:r>
          </w:p>
        </w:tc>
        <w:tc>
          <w:tcPr>
            <w:tcW w:w="33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0CB3E5" w14:textId="77777777" w:rsidR="00141B63" w:rsidRPr="006837ED" w:rsidRDefault="00141B63" w:rsidP="00141B63">
            <w:pPr>
              <w:spacing w:after="0"/>
              <w:rPr>
                <w:rFonts w:ascii="Calibri" w:eastAsia="Times New Roman" w:hAnsi="Calibri" w:cs="Calibri"/>
                <w:sz w:val="22"/>
                <w:szCs w:val="22"/>
                <w:lang w:eastAsia="en-GB"/>
              </w:rPr>
            </w:pPr>
            <w:r w:rsidRPr="006837ED">
              <w:rPr>
                <w:rFonts w:ascii="Calibri" w:eastAsia="Times New Roman" w:hAnsi="Calibri" w:cs="Calibri"/>
                <w:sz w:val="22"/>
                <w:szCs w:val="22"/>
                <w:lang w:eastAsia="en-GB"/>
              </w:rPr>
              <w:t> </w:t>
            </w:r>
          </w:p>
        </w:tc>
      </w:tr>
    </w:tbl>
    <w:p w14:paraId="203B5A69" w14:textId="77777777" w:rsidR="00141B63" w:rsidRPr="006837ED" w:rsidRDefault="00141B63" w:rsidP="0032128B">
      <w:pPr>
        <w:rPr>
          <w:b/>
          <w:bCs/>
        </w:rPr>
      </w:pPr>
    </w:p>
    <w:p w14:paraId="751CBDC7" w14:textId="77777777" w:rsidR="00460B5F" w:rsidRPr="006837ED" w:rsidRDefault="00460B5F" w:rsidP="00460B5F">
      <w:pPr>
        <w:pStyle w:val="Heading1"/>
        <w:rPr>
          <w:lang w:val="en-GB"/>
        </w:rPr>
      </w:pPr>
      <w:r w:rsidRPr="006837ED">
        <w:rPr>
          <w:lang w:val="en-GB"/>
        </w:rPr>
        <w:t>Scoping of RRM Requirements for NTN UE</w:t>
      </w:r>
    </w:p>
    <w:p w14:paraId="3AFFBEF5" w14:textId="0D206547" w:rsidR="00E359D2" w:rsidRPr="006837ED" w:rsidRDefault="00E359D2">
      <w:pPr>
        <w:pStyle w:val="Heading2"/>
        <w:rPr>
          <w:lang w:val="en-GB"/>
        </w:rPr>
      </w:pPr>
      <w:r w:rsidRPr="006837ED">
        <w:rPr>
          <w:lang w:val="en-GB"/>
        </w:rPr>
        <w:t xml:space="preserve">Impact on </w:t>
      </w:r>
      <w:r w:rsidR="00266211" w:rsidRPr="006837ED">
        <w:rPr>
          <w:lang w:val="en-GB"/>
        </w:rPr>
        <w:t>Inter-satellite Mobility</w:t>
      </w:r>
    </w:p>
    <w:p w14:paraId="570ECAF6" w14:textId="77777777" w:rsidR="00266211" w:rsidRPr="006837ED" w:rsidRDefault="00266211" w:rsidP="00266211">
      <w:r w:rsidRPr="006837ED">
        <w:t xml:space="preserve">Based on the discussion above, we identify that multiple scenarios are possible in practice, that may have different implications in terms of RRM requirements for inter-satellite measurement, </w:t>
      </w:r>
      <w:proofErr w:type="gramStart"/>
      <w:r w:rsidRPr="006837ED">
        <w:t>handover</w:t>
      </w:r>
      <w:proofErr w:type="gramEnd"/>
      <w:r w:rsidRPr="006837ED">
        <w:t xml:space="preserve"> and re-selection.</w:t>
      </w:r>
    </w:p>
    <w:p w14:paraId="6D8D30BB" w14:textId="37AE8887" w:rsidR="00266211" w:rsidRPr="006837ED" w:rsidRDefault="00266211" w:rsidP="00266211">
      <w:r w:rsidRPr="006837ED">
        <w:lastRenderedPageBreak/>
        <w:t>These could be summarized to the following</w:t>
      </w:r>
      <w:r w:rsidR="000C7CB8" w:rsidRPr="006837ED">
        <w:t xml:space="preserve"> scenarios, in principle irrespective of whether the antenna is implemented as a parabolic reflector or as a phased array</w:t>
      </w:r>
      <w:r w:rsidRPr="006837ED">
        <w:t>:</w:t>
      </w:r>
    </w:p>
    <w:p w14:paraId="5C936F51" w14:textId="77777777" w:rsidR="00266211" w:rsidRPr="006837ED" w:rsidRDefault="00266211" w:rsidP="00266211">
      <w:pPr>
        <w:pStyle w:val="ListParagraph"/>
        <w:numPr>
          <w:ilvl w:val="0"/>
          <w:numId w:val="40"/>
        </w:numPr>
        <w:ind w:firstLineChars="0"/>
      </w:pPr>
      <w:r w:rsidRPr="006837ED">
        <w:t xml:space="preserve">NTN UE capable of Single beam (at any given time), via single, </w:t>
      </w:r>
      <w:proofErr w:type="gramStart"/>
      <w:r w:rsidRPr="006837ED">
        <w:t>mechanically-steered</w:t>
      </w:r>
      <w:proofErr w:type="gramEnd"/>
      <w:r w:rsidRPr="006837ED">
        <w:t xml:space="preserve"> aperture</w:t>
      </w:r>
    </w:p>
    <w:p w14:paraId="1F225A28" w14:textId="77777777" w:rsidR="00266211" w:rsidRPr="006837ED" w:rsidRDefault="00266211" w:rsidP="00266211">
      <w:pPr>
        <w:pStyle w:val="ListParagraph"/>
        <w:numPr>
          <w:ilvl w:val="0"/>
          <w:numId w:val="40"/>
        </w:numPr>
        <w:ind w:firstLineChars="0"/>
      </w:pPr>
      <w:r w:rsidRPr="006837ED">
        <w:t xml:space="preserve">NTN UE capable of Single beam (at any given time), via dual </w:t>
      </w:r>
      <w:proofErr w:type="gramStart"/>
      <w:r w:rsidRPr="006837ED">
        <w:t>mechanically-steered</w:t>
      </w:r>
      <w:proofErr w:type="gramEnd"/>
      <w:r w:rsidRPr="006837ED">
        <w:t xml:space="preserve"> aperture</w:t>
      </w:r>
    </w:p>
    <w:p w14:paraId="03E9814F" w14:textId="77777777" w:rsidR="00266211" w:rsidRPr="006837ED" w:rsidRDefault="00266211" w:rsidP="00266211">
      <w:pPr>
        <w:pStyle w:val="ListParagraph"/>
        <w:numPr>
          <w:ilvl w:val="0"/>
          <w:numId w:val="40"/>
        </w:numPr>
        <w:ind w:firstLineChars="0"/>
      </w:pPr>
      <w:r w:rsidRPr="006837ED">
        <w:t xml:space="preserve">NTN UE capable of Single beam (at any given time), via single </w:t>
      </w:r>
      <w:proofErr w:type="gramStart"/>
      <w:r w:rsidRPr="006837ED">
        <w:t>electronically-steered</w:t>
      </w:r>
      <w:proofErr w:type="gramEnd"/>
      <w:r w:rsidRPr="006837ED">
        <w:t xml:space="preserve"> aperture</w:t>
      </w:r>
    </w:p>
    <w:p w14:paraId="30125FD5" w14:textId="77777777" w:rsidR="00266211" w:rsidRPr="006837ED" w:rsidRDefault="00266211" w:rsidP="00266211">
      <w:pPr>
        <w:pStyle w:val="ListParagraph"/>
        <w:numPr>
          <w:ilvl w:val="0"/>
          <w:numId w:val="40"/>
        </w:numPr>
        <w:ind w:firstLineChars="0"/>
      </w:pPr>
      <w:r w:rsidRPr="006837ED">
        <w:t>NTN UE capable of Multiple beams (</w:t>
      </w:r>
      <w:proofErr w:type="spellStart"/>
      <w:r w:rsidRPr="006837ED">
        <w:t>analog</w:t>
      </w:r>
      <w:proofErr w:type="spellEnd"/>
      <w:r w:rsidRPr="006837ED">
        <w:t xml:space="preserve"> or digital, simultaneous at any given time), via dual </w:t>
      </w:r>
      <w:proofErr w:type="gramStart"/>
      <w:r w:rsidRPr="006837ED">
        <w:t>mechanically-steered</w:t>
      </w:r>
      <w:proofErr w:type="gramEnd"/>
      <w:r w:rsidRPr="006837ED">
        <w:t xml:space="preserve"> apertures (i.e. 2 antennas)</w:t>
      </w:r>
    </w:p>
    <w:p w14:paraId="4BF347B1" w14:textId="77777777" w:rsidR="00266211" w:rsidRPr="006837ED" w:rsidRDefault="00266211" w:rsidP="00266211">
      <w:pPr>
        <w:pStyle w:val="ListParagraph"/>
        <w:numPr>
          <w:ilvl w:val="0"/>
          <w:numId w:val="40"/>
        </w:numPr>
        <w:ind w:firstLineChars="0"/>
      </w:pPr>
      <w:r w:rsidRPr="006837ED">
        <w:t>NTN UE capable of Multiple beams (</w:t>
      </w:r>
      <w:proofErr w:type="spellStart"/>
      <w:r w:rsidRPr="006837ED">
        <w:t>analog</w:t>
      </w:r>
      <w:proofErr w:type="spellEnd"/>
      <w:r w:rsidRPr="006837ED">
        <w:t xml:space="preserve"> or digital, simultaneous at any given time), via single or dual </w:t>
      </w:r>
      <w:proofErr w:type="gramStart"/>
      <w:r w:rsidRPr="006837ED">
        <w:t>electronically-steered</w:t>
      </w:r>
      <w:proofErr w:type="gramEnd"/>
      <w:r w:rsidRPr="006837ED">
        <w:t xml:space="preserve"> aperture.</w:t>
      </w:r>
    </w:p>
    <w:p w14:paraId="4F123EEC" w14:textId="6F89F8FE" w:rsidR="00266211" w:rsidRPr="006837ED" w:rsidRDefault="00266211" w:rsidP="00266211">
      <w:r w:rsidRPr="006837ED">
        <w:t xml:space="preserve">However, it is very easy to conclude that </w:t>
      </w:r>
      <w:r w:rsidR="00F70045" w:rsidRPr="006837ED">
        <w:t xml:space="preserve">the multi-beam cases </w:t>
      </w:r>
      <w:r w:rsidR="002D57EE" w:rsidRPr="006837ED">
        <w:t xml:space="preserve">can be considered optimizations on the baseline case, which is that the UE will only be able to support one simultaneous </w:t>
      </w:r>
      <w:proofErr w:type="spellStart"/>
      <w:r w:rsidR="002D57EE" w:rsidRPr="006837ED">
        <w:t>analog</w:t>
      </w:r>
      <w:proofErr w:type="spellEnd"/>
      <w:r w:rsidR="002D57EE" w:rsidRPr="006837ED">
        <w:t xml:space="preserve"> beam </w:t>
      </w:r>
      <w:r w:rsidR="00395163" w:rsidRPr="006837ED">
        <w:t>at any given instant of time</w:t>
      </w:r>
      <w:r w:rsidR="00431EF2" w:rsidRPr="006837ED">
        <w:t>.</w:t>
      </w:r>
      <w:r w:rsidR="000563E3" w:rsidRPr="006837ED">
        <w:t xml:space="preserve">  Multi-beam scenarios could be considered at a later phase.</w:t>
      </w:r>
    </w:p>
    <w:p w14:paraId="03D1979D" w14:textId="0E849BC3" w:rsidR="000563E3" w:rsidRPr="006837ED" w:rsidRDefault="000563E3" w:rsidP="00266211">
      <w:pPr>
        <w:rPr>
          <w:b/>
          <w:bCs/>
        </w:rPr>
      </w:pPr>
      <w:r w:rsidRPr="006837ED">
        <w:rPr>
          <w:b/>
          <w:bCs/>
        </w:rPr>
        <w:t>Observation</w:t>
      </w:r>
      <w:r w:rsidR="00CE428E" w:rsidRPr="006837ED">
        <w:rPr>
          <w:b/>
          <w:bCs/>
        </w:rPr>
        <w:t xml:space="preserve"> 1</w:t>
      </w:r>
      <w:r w:rsidRPr="006837ED">
        <w:rPr>
          <w:b/>
          <w:bCs/>
        </w:rPr>
        <w:t xml:space="preserve">: Scenarios in which a directional NTN UE can support multiple simultaneous analogue </w:t>
      </w:r>
      <w:proofErr w:type="gramStart"/>
      <w:r w:rsidRPr="006837ED">
        <w:rPr>
          <w:b/>
          <w:bCs/>
        </w:rPr>
        <w:t>beam</w:t>
      </w:r>
      <w:proofErr w:type="gramEnd"/>
      <w:r w:rsidRPr="006837ED">
        <w:rPr>
          <w:b/>
          <w:bCs/>
        </w:rPr>
        <w:t xml:space="preserve"> at any given time can be considered as optimizations on the baseline case with single beam.</w:t>
      </w:r>
    </w:p>
    <w:p w14:paraId="6FF87CAD" w14:textId="4200EB9D" w:rsidR="00431EF2" w:rsidRPr="006837ED" w:rsidRDefault="00431EF2" w:rsidP="00266211">
      <w:r w:rsidRPr="006837ED">
        <w:t xml:space="preserve">The remaining point which has a key impact on RRM requirement scoping is how fast the </w:t>
      </w:r>
      <w:r w:rsidR="00D155D1" w:rsidRPr="006837ED">
        <w:t>beam can be re-</w:t>
      </w:r>
      <w:r w:rsidR="006E2682" w:rsidRPr="006837ED">
        <w:t xml:space="preserve">traced steered during either an inter-satellite handover case, or during the cell/satellite search phase (which includes spatial scan to identify a target satellite for initial access).  The main driving factor here is whether the beam is electronically or </w:t>
      </w:r>
      <w:proofErr w:type="gramStart"/>
      <w:r w:rsidR="006E2682" w:rsidRPr="006837ED">
        <w:t>mechanically-steered</w:t>
      </w:r>
      <w:proofErr w:type="gramEnd"/>
      <w:r w:rsidR="006E2682" w:rsidRPr="006837ED">
        <w:t>.</w:t>
      </w:r>
    </w:p>
    <w:p w14:paraId="0641755E" w14:textId="7CDA7A81" w:rsidR="00D20E1A" w:rsidRPr="006837ED" w:rsidRDefault="006E2682" w:rsidP="00F70045">
      <w:pPr>
        <w:spacing w:after="0"/>
        <w:rPr>
          <w:rFonts w:eastAsia="Times New Roman"/>
          <w:b/>
          <w:bCs/>
        </w:rPr>
      </w:pPr>
      <w:r w:rsidRPr="006837ED">
        <w:rPr>
          <w:rFonts w:eastAsia="Times New Roman"/>
          <w:b/>
          <w:bCs/>
        </w:rPr>
        <w:t>Observation</w:t>
      </w:r>
      <w:r w:rsidR="00FB000B" w:rsidRPr="006837ED">
        <w:rPr>
          <w:rFonts w:eastAsia="Times New Roman"/>
          <w:b/>
          <w:bCs/>
        </w:rPr>
        <w:t xml:space="preserve"> 2</w:t>
      </w:r>
      <w:r w:rsidRPr="006837ED">
        <w:rPr>
          <w:rFonts w:eastAsia="Times New Roman"/>
          <w:b/>
          <w:bCs/>
        </w:rPr>
        <w:t>: We can simpli</w:t>
      </w:r>
      <w:r w:rsidR="00266211" w:rsidRPr="006837ED">
        <w:rPr>
          <w:rFonts w:eastAsia="Times New Roman"/>
          <w:b/>
          <w:bCs/>
        </w:rPr>
        <w:t xml:space="preserve">fy the initial assumption </w:t>
      </w:r>
      <w:r w:rsidR="00F70045" w:rsidRPr="006837ED">
        <w:rPr>
          <w:rFonts w:eastAsia="Times New Roman"/>
          <w:b/>
          <w:bCs/>
        </w:rPr>
        <w:t xml:space="preserve">by assuming </w:t>
      </w:r>
      <w:r w:rsidR="000563E3" w:rsidRPr="006837ED">
        <w:rPr>
          <w:rFonts w:eastAsia="Times New Roman"/>
          <w:b/>
          <w:bCs/>
        </w:rPr>
        <w:t xml:space="preserve">that the NTN </w:t>
      </w:r>
      <w:r w:rsidR="00F70045" w:rsidRPr="006837ED">
        <w:rPr>
          <w:rFonts w:eastAsia="Times New Roman"/>
          <w:b/>
          <w:bCs/>
        </w:rPr>
        <w:t>UE is ca</w:t>
      </w:r>
      <w:r w:rsidRPr="006837ED">
        <w:rPr>
          <w:rFonts w:eastAsia="Times New Roman"/>
          <w:b/>
          <w:bCs/>
        </w:rPr>
        <w:t>pable of</w:t>
      </w:r>
      <w:r w:rsidR="000563E3" w:rsidRPr="006837ED">
        <w:rPr>
          <w:rFonts w:eastAsia="Times New Roman"/>
          <w:b/>
          <w:bCs/>
        </w:rPr>
        <w:t xml:space="preserve"> sustaining a</w:t>
      </w:r>
      <w:r w:rsidR="00266211" w:rsidRPr="006837ED">
        <w:rPr>
          <w:rFonts w:eastAsia="Times New Roman"/>
          <w:b/>
          <w:bCs/>
        </w:rPr>
        <w:t xml:space="preserve"> single beam</w:t>
      </w:r>
      <w:r w:rsidR="000563E3" w:rsidRPr="006837ED">
        <w:rPr>
          <w:rFonts w:eastAsia="Times New Roman"/>
          <w:b/>
          <w:bCs/>
        </w:rPr>
        <w:t xml:space="preserve"> at any given instant of time</w:t>
      </w:r>
      <w:r w:rsidR="0009357A" w:rsidRPr="006837ED">
        <w:rPr>
          <w:rFonts w:eastAsia="Times New Roman"/>
          <w:b/>
          <w:bCs/>
        </w:rPr>
        <w:t xml:space="preserve"> </w:t>
      </w:r>
      <w:r w:rsidR="00266211" w:rsidRPr="006837ED">
        <w:rPr>
          <w:rFonts w:eastAsia="Times New Roman"/>
          <w:b/>
          <w:bCs/>
        </w:rPr>
        <w:t>and differentiate between</w:t>
      </w:r>
      <w:r w:rsidR="000563E3" w:rsidRPr="006837ED">
        <w:rPr>
          <w:rFonts w:eastAsia="Times New Roman"/>
          <w:b/>
          <w:bCs/>
        </w:rPr>
        <w:t xml:space="preserve"> whether the beam is</w:t>
      </w:r>
      <w:r w:rsidR="00266211" w:rsidRPr="006837ED">
        <w:rPr>
          <w:rFonts w:eastAsia="Times New Roman"/>
          <w:b/>
          <w:bCs/>
        </w:rPr>
        <w:t xml:space="preserve"> mechanically</w:t>
      </w:r>
      <w:r w:rsidR="000563E3" w:rsidRPr="006837ED">
        <w:rPr>
          <w:rFonts w:eastAsia="Times New Roman"/>
          <w:b/>
          <w:bCs/>
        </w:rPr>
        <w:t>-</w:t>
      </w:r>
      <w:r w:rsidR="00266211" w:rsidRPr="006837ED">
        <w:rPr>
          <w:rFonts w:eastAsia="Times New Roman"/>
          <w:b/>
          <w:bCs/>
        </w:rPr>
        <w:t xml:space="preserve"> or </w:t>
      </w:r>
      <w:proofErr w:type="gramStart"/>
      <w:r w:rsidR="00266211" w:rsidRPr="006837ED">
        <w:rPr>
          <w:rFonts w:eastAsia="Times New Roman"/>
          <w:b/>
          <w:bCs/>
        </w:rPr>
        <w:t>electronically</w:t>
      </w:r>
      <w:r w:rsidR="000563E3" w:rsidRPr="006837ED">
        <w:rPr>
          <w:rFonts w:eastAsia="Times New Roman"/>
          <w:b/>
          <w:bCs/>
        </w:rPr>
        <w:t>-</w:t>
      </w:r>
      <w:r w:rsidR="00266211" w:rsidRPr="006837ED">
        <w:rPr>
          <w:rFonts w:eastAsia="Times New Roman"/>
          <w:b/>
          <w:bCs/>
        </w:rPr>
        <w:t>steered</w:t>
      </w:r>
      <w:proofErr w:type="gramEnd"/>
      <w:r w:rsidR="000563E3" w:rsidRPr="006837ED">
        <w:rPr>
          <w:rFonts w:eastAsia="Times New Roman"/>
          <w:b/>
          <w:bCs/>
        </w:rPr>
        <w:t>.</w:t>
      </w:r>
    </w:p>
    <w:p w14:paraId="2A1613E5" w14:textId="327D3F16" w:rsidR="00667FD2" w:rsidRPr="006837ED" w:rsidRDefault="00667FD2" w:rsidP="00F70045">
      <w:pPr>
        <w:spacing w:after="0"/>
        <w:rPr>
          <w:rFonts w:eastAsia="Times New Roman"/>
          <w:b/>
          <w:bCs/>
        </w:rPr>
      </w:pPr>
    </w:p>
    <w:p w14:paraId="70145F8F" w14:textId="620687BA" w:rsidR="00667FD2" w:rsidRPr="006837ED" w:rsidRDefault="00667FD2" w:rsidP="00F70045">
      <w:pPr>
        <w:spacing w:after="0"/>
        <w:rPr>
          <w:rFonts w:eastAsia="Times New Roman"/>
        </w:rPr>
      </w:pPr>
      <w:r w:rsidRPr="006837ED">
        <w:rPr>
          <w:rFonts w:eastAsia="Times New Roman"/>
        </w:rPr>
        <w:t>In practice however</w:t>
      </w:r>
      <w:r w:rsidR="0009357A" w:rsidRPr="006837ED">
        <w:rPr>
          <w:rFonts w:eastAsia="Times New Roman"/>
        </w:rPr>
        <w:t xml:space="preserve">, even the </w:t>
      </w:r>
      <w:proofErr w:type="gramStart"/>
      <w:r w:rsidR="0009357A" w:rsidRPr="006837ED">
        <w:rPr>
          <w:rFonts w:eastAsia="Times New Roman"/>
        </w:rPr>
        <w:t>electronically-steered</w:t>
      </w:r>
      <w:proofErr w:type="gramEnd"/>
      <w:r w:rsidR="0009357A" w:rsidRPr="006837ED">
        <w:rPr>
          <w:rFonts w:eastAsia="Times New Roman"/>
        </w:rPr>
        <w:t xml:space="preserve"> case could be seen as a “high-performance” optimization of the baseline case with mechanical steering</w:t>
      </w:r>
      <w:r w:rsidR="00571283" w:rsidRPr="006837ED">
        <w:rPr>
          <w:rFonts w:eastAsia="Times New Roman"/>
        </w:rPr>
        <w:t>, which would allow us to potentially reduce the scope of RRM requirement specification.</w:t>
      </w:r>
    </w:p>
    <w:p w14:paraId="7CE6717E" w14:textId="77777777" w:rsidR="00667FD2" w:rsidRPr="006837ED" w:rsidRDefault="00667FD2" w:rsidP="00F70045">
      <w:pPr>
        <w:spacing w:after="0"/>
        <w:rPr>
          <w:rFonts w:eastAsia="Times New Roman"/>
          <w:b/>
          <w:bCs/>
        </w:rPr>
      </w:pPr>
    </w:p>
    <w:p w14:paraId="3038CCDB" w14:textId="1D38BB37" w:rsidR="004927A1" w:rsidRPr="006837ED" w:rsidRDefault="00D20E1A" w:rsidP="00F70045">
      <w:pPr>
        <w:spacing w:after="0"/>
        <w:rPr>
          <w:rFonts w:eastAsia="Times New Roman"/>
          <w:b/>
          <w:bCs/>
        </w:rPr>
      </w:pPr>
      <w:r w:rsidRPr="006837ED">
        <w:rPr>
          <w:rFonts w:eastAsia="Times New Roman"/>
          <w:b/>
          <w:bCs/>
        </w:rPr>
        <w:t>Proposal</w:t>
      </w:r>
      <w:r w:rsidR="00FB000B" w:rsidRPr="006837ED">
        <w:rPr>
          <w:rFonts w:eastAsia="Times New Roman"/>
          <w:b/>
          <w:bCs/>
        </w:rPr>
        <w:t xml:space="preserve"> 6</w:t>
      </w:r>
      <w:r w:rsidRPr="006837ED">
        <w:rPr>
          <w:rFonts w:eastAsia="Times New Roman"/>
          <w:b/>
          <w:bCs/>
        </w:rPr>
        <w:t xml:space="preserve">: </w:t>
      </w:r>
      <w:r w:rsidR="004927A1" w:rsidRPr="006837ED">
        <w:rPr>
          <w:rFonts w:eastAsia="Times New Roman"/>
          <w:b/>
          <w:bCs/>
        </w:rPr>
        <w:t>Agree on either of the</w:t>
      </w:r>
      <w:r w:rsidR="00571283" w:rsidRPr="006837ED">
        <w:rPr>
          <w:rFonts w:eastAsia="Times New Roman"/>
          <w:b/>
          <w:bCs/>
        </w:rPr>
        <w:t>se</w:t>
      </w:r>
      <w:r w:rsidR="004927A1" w:rsidRPr="006837ED">
        <w:rPr>
          <w:rFonts w:eastAsia="Times New Roman"/>
          <w:b/>
          <w:bCs/>
        </w:rPr>
        <w:t xml:space="preserve"> two options as baseline assumption for directional NTN UE</w:t>
      </w:r>
      <w:r w:rsidR="005A4581" w:rsidRPr="006837ED">
        <w:rPr>
          <w:rFonts w:eastAsia="Times New Roman"/>
          <w:b/>
          <w:bCs/>
        </w:rPr>
        <w:t>, for the purpose of defining any RRM and mobility requirements</w:t>
      </w:r>
      <w:r w:rsidR="004927A1" w:rsidRPr="006837ED">
        <w:rPr>
          <w:rFonts w:eastAsia="Times New Roman"/>
          <w:b/>
          <w:bCs/>
        </w:rPr>
        <w:t>:</w:t>
      </w:r>
    </w:p>
    <w:p w14:paraId="02CEFD5C" w14:textId="4115FDB1" w:rsidR="00D20E1A" w:rsidRPr="006837ED" w:rsidRDefault="004927A1" w:rsidP="004927A1">
      <w:pPr>
        <w:pStyle w:val="ListParagraph"/>
        <w:numPr>
          <w:ilvl w:val="0"/>
          <w:numId w:val="43"/>
        </w:numPr>
        <w:spacing w:after="0"/>
        <w:ind w:firstLineChars="0"/>
        <w:rPr>
          <w:rFonts w:eastAsia="Times New Roman"/>
          <w:b/>
          <w:bCs/>
        </w:rPr>
      </w:pPr>
      <w:r w:rsidRPr="006837ED">
        <w:rPr>
          <w:rFonts w:eastAsia="Times New Roman"/>
          <w:b/>
          <w:bCs/>
          <w:u w:val="single"/>
        </w:rPr>
        <w:t>Option 1:</w:t>
      </w:r>
      <w:r w:rsidRPr="006837ED">
        <w:rPr>
          <w:rFonts w:eastAsia="Times New Roman"/>
          <w:b/>
          <w:bCs/>
        </w:rPr>
        <w:t xml:space="preserve"> </w:t>
      </w:r>
      <w:r w:rsidR="00D20E1A" w:rsidRPr="006837ED">
        <w:rPr>
          <w:rFonts w:eastAsia="Times New Roman"/>
          <w:b/>
          <w:bCs/>
        </w:rPr>
        <w:t xml:space="preserve">Assume that the NTN UE is capable of sustaining a single beam at any given instant of </w:t>
      </w:r>
      <w:proofErr w:type="gramStart"/>
      <w:r w:rsidR="00D20E1A" w:rsidRPr="006837ED">
        <w:rPr>
          <w:rFonts w:eastAsia="Times New Roman"/>
          <w:b/>
          <w:bCs/>
        </w:rPr>
        <w:t>time, and</w:t>
      </w:r>
      <w:proofErr w:type="gramEnd"/>
      <w:r w:rsidR="00D20E1A" w:rsidRPr="006837ED">
        <w:rPr>
          <w:rFonts w:eastAsia="Times New Roman"/>
          <w:b/>
          <w:bCs/>
        </w:rPr>
        <w:t xml:space="preserve"> differentiate between whether the beam is mechanically- or electronically-steered.</w:t>
      </w:r>
    </w:p>
    <w:p w14:paraId="67AA32E6" w14:textId="18F119A1" w:rsidR="004927A1" w:rsidRPr="006837ED" w:rsidRDefault="004927A1" w:rsidP="004927A1">
      <w:pPr>
        <w:pStyle w:val="ListParagraph"/>
        <w:numPr>
          <w:ilvl w:val="0"/>
          <w:numId w:val="43"/>
        </w:numPr>
        <w:spacing w:after="0"/>
        <w:ind w:firstLineChars="0"/>
        <w:rPr>
          <w:rFonts w:eastAsia="Times New Roman"/>
          <w:b/>
          <w:bCs/>
        </w:rPr>
      </w:pPr>
      <w:r w:rsidRPr="006837ED">
        <w:rPr>
          <w:rFonts w:eastAsia="Times New Roman"/>
          <w:b/>
          <w:bCs/>
          <w:u w:val="single"/>
        </w:rPr>
        <w:t>Option 2:</w:t>
      </w:r>
      <w:r w:rsidRPr="006837ED">
        <w:rPr>
          <w:rFonts w:eastAsia="Times New Roman"/>
          <w:b/>
          <w:bCs/>
        </w:rPr>
        <w:t xml:space="preserve"> Assume that the NTN UE </w:t>
      </w:r>
      <w:proofErr w:type="gramStart"/>
      <w:r w:rsidRPr="006837ED">
        <w:rPr>
          <w:rFonts w:eastAsia="Times New Roman"/>
          <w:b/>
          <w:bCs/>
        </w:rPr>
        <w:t>is capable of sustaining</w:t>
      </w:r>
      <w:proofErr w:type="gramEnd"/>
      <w:r w:rsidRPr="006837ED">
        <w:rPr>
          <w:rFonts w:eastAsia="Times New Roman"/>
          <w:b/>
          <w:bCs/>
        </w:rPr>
        <w:t xml:space="preserve"> a single beam at any given instant of time</w:t>
      </w:r>
      <w:r w:rsidR="005A4581" w:rsidRPr="006837ED">
        <w:rPr>
          <w:rFonts w:eastAsia="Times New Roman"/>
          <w:b/>
          <w:bCs/>
        </w:rPr>
        <w:t xml:space="preserve"> and only differentiate beam steering time, </w:t>
      </w:r>
      <w:r w:rsidRPr="006837ED">
        <w:rPr>
          <w:rFonts w:eastAsia="Times New Roman"/>
          <w:b/>
          <w:bCs/>
        </w:rPr>
        <w:t xml:space="preserve">irrespective of electronic </w:t>
      </w:r>
      <w:r w:rsidR="005A4581" w:rsidRPr="006837ED">
        <w:rPr>
          <w:rFonts w:eastAsia="Times New Roman"/>
          <w:b/>
          <w:bCs/>
        </w:rPr>
        <w:t>vs</w:t>
      </w:r>
      <w:r w:rsidRPr="006837ED">
        <w:rPr>
          <w:rFonts w:eastAsia="Times New Roman"/>
          <w:b/>
          <w:bCs/>
        </w:rPr>
        <w:t xml:space="preserve"> mechanical steering</w:t>
      </w:r>
      <w:r w:rsidR="005A4581" w:rsidRPr="006837ED">
        <w:rPr>
          <w:rFonts w:eastAsia="Times New Roman"/>
          <w:b/>
          <w:bCs/>
        </w:rPr>
        <w:t xml:space="preserve"> implementation (can be abstracted away as left to implementation).  </w:t>
      </w:r>
    </w:p>
    <w:p w14:paraId="050421C1" w14:textId="3506E935" w:rsidR="00D20E1A" w:rsidRPr="006837ED" w:rsidRDefault="00D20E1A" w:rsidP="00F70045">
      <w:pPr>
        <w:spacing w:after="0"/>
        <w:rPr>
          <w:rFonts w:eastAsia="Times New Roman"/>
          <w:b/>
          <w:bCs/>
        </w:rPr>
      </w:pPr>
    </w:p>
    <w:p w14:paraId="1C238F88" w14:textId="25407ACE" w:rsidR="00D31BE3" w:rsidRPr="006837ED" w:rsidRDefault="00D31BE3" w:rsidP="00F70045">
      <w:pPr>
        <w:spacing w:after="0"/>
        <w:rPr>
          <w:b/>
          <w:bCs/>
        </w:rPr>
      </w:pPr>
      <w:r w:rsidRPr="006837ED">
        <w:rPr>
          <w:rFonts w:eastAsia="Times New Roman"/>
          <w:b/>
          <w:bCs/>
        </w:rPr>
        <w:t>Proposal</w:t>
      </w:r>
      <w:r w:rsidR="00FB000B" w:rsidRPr="006837ED">
        <w:rPr>
          <w:rFonts w:eastAsia="Times New Roman"/>
          <w:b/>
          <w:bCs/>
        </w:rPr>
        <w:t xml:space="preserve"> 7</w:t>
      </w:r>
      <w:r w:rsidRPr="006837ED">
        <w:rPr>
          <w:rFonts w:eastAsia="Times New Roman"/>
          <w:b/>
          <w:bCs/>
        </w:rPr>
        <w:t>:</w:t>
      </w:r>
      <w:r w:rsidRPr="006837ED">
        <w:t xml:space="preserve"> </w:t>
      </w:r>
      <w:r w:rsidRPr="006837ED">
        <w:rPr>
          <w:b/>
          <w:bCs/>
        </w:rPr>
        <w:t xml:space="preserve">De-scope </w:t>
      </w:r>
      <w:r w:rsidR="00B601E2" w:rsidRPr="006837ED">
        <w:rPr>
          <w:b/>
          <w:bCs/>
        </w:rPr>
        <w:t xml:space="preserve">or at least de-prioritize </w:t>
      </w:r>
      <w:r w:rsidRPr="006837ED">
        <w:rPr>
          <w:b/>
          <w:bCs/>
        </w:rPr>
        <w:t>scenarios with UEs capable of forming multiple beams simultaneously, whether via single or multiple apertures.</w:t>
      </w:r>
    </w:p>
    <w:p w14:paraId="11E379FB" w14:textId="77777777" w:rsidR="00D20E1A" w:rsidRPr="006837ED" w:rsidRDefault="00D20E1A" w:rsidP="00F70045">
      <w:pPr>
        <w:spacing w:after="0"/>
        <w:rPr>
          <w:rFonts w:eastAsia="Times New Roman"/>
        </w:rPr>
      </w:pPr>
    </w:p>
    <w:p w14:paraId="389AE8D6" w14:textId="3A499CF7" w:rsidR="00266211" w:rsidRPr="006837ED" w:rsidRDefault="003E2B3B" w:rsidP="003E2B3B">
      <w:pPr>
        <w:spacing w:after="0"/>
      </w:pPr>
      <w:r w:rsidRPr="006837ED">
        <w:rPr>
          <w:rFonts w:eastAsia="Times New Roman"/>
        </w:rPr>
        <w:t>This gives us two different architectures to study</w:t>
      </w:r>
      <w:r w:rsidR="00127A5E" w:rsidRPr="006837ED">
        <w:rPr>
          <w:rFonts w:eastAsia="Times New Roman"/>
        </w:rPr>
        <w:t xml:space="preserve"> and specify</w:t>
      </w:r>
      <w:r w:rsidR="00D6326F">
        <w:rPr>
          <w:rFonts w:eastAsia="Times New Roman"/>
        </w:rPr>
        <w:t>, with two different orders of magnitude for beam steering time</w:t>
      </w:r>
      <w:r w:rsidRPr="006837ED">
        <w:rPr>
          <w:rFonts w:eastAsia="Times New Roman"/>
        </w:rPr>
        <w:t>:</w:t>
      </w:r>
    </w:p>
    <w:p w14:paraId="445555DF" w14:textId="653FDF91" w:rsidR="001E3FED" w:rsidRPr="006837ED" w:rsidRDefault="001E3FED" w:rsidP="001E3FED">
      <w:pPr>
        <w:pStyle w:val="ListParagraph"/>
        <w:numPr>
          <w:ilvl w:val="0"/>
          <w:numId w:val="41"/>
        </w:numPr>
        <w:overflowPunct/>
        <w:autoSpaceDE/>
        <w:autoSpaceDN/>
        <w:adjustRightInd/>
        <w:spacing w:before="150" w:after="150"/>
        <w:ind w:right="450" w:firstLineChars="0"/>
        <w:textAlignment w:val="auto"/>
        <w:rPr>
          <w:rFonts w:eastAsia="Times New Roman"/>
        </w:rPr>
      </w:pPr>
      <w:r w:rsidRPr="006837ED">
        <w:rPr>
          <w:rFonts w:eastAsia="Times New Roman"/>
          <w:b/>
          <w:bCs/>
        </w:rPr>
        <w:t>Type 1) Single beam - Electronically-steered UE</w:t>
      </w:r>
      <w:r w:rsidRPr="006837ED">
        <w:rPr>
          <w:rFonts w:eastAsia="Times New Roman"/>
        </w:rPr>
        <w:t xml:space="preserve"> – UE </w:t>
      </w:r>
      <w:r w:rsidRPr="006837ED">
        <w:rPr>
          <w:rFonts w:eastAsia="Times New Roman"/>
        </w:rPr>
        <w:t>could</w:t>
      </w:r>
      <w:r w:rsidRPr="006837ED">
        <w:rPr>
          <w:rFonts w:eastAsia="Times New Roman"/>
        </w:rPr>
        <w:t xml:space="preserve"> support beam sweeping, and beam re-trace takes on the order of us to </w:t>
      </w:r>
      <w:proofErr w:type="spellStart"/>
      <w:r w:rsidRPr="006837ED">
        <w:rPr>
          <w:rFonts w:eastAsia="Times New Roman"/>
        </w:rPr>
        <w:t>ms</w:t>
      </w:r>
      <w:proofErr w:type="spellEnd"/>
      <w:r w:rsidRPr="006837ED">
        <w:rPr>
          <w:rFonts w:eastAsia="Times New Roman"/>
        </w:rPr>
        <w:t xml:space="preserve">. </w:t>
      </w:r>
    </w:p>
    <w:p w14:paraId="29E31C81" w14:textId="676FBA92" w:rsidR="00266211" w:rsidRPr="006837ED" w:rsidRDefault="00B869EE" w:rsidP="00266211">
      <w:pPr>
        <w:pStyle w:val="ListParagraph"/>
        <w:numPr>
          <w:ilvl w:val="0"/>
          <w:numId w:val="41"/>
        </w:numPr>
        <w:overflowPunct/>
        <w:autoSpaceDE/>
        <w:autoSpaceDN/>
        <w:adjustRightInd/>
        <w:spacing w:before="150" w:after="150"/>
        <w:ind w:right="450" w:firstLineChars="0"/>
        <w:textAlignment w:val="auto"/>
        <w:rPr>
          <w:rFonts w:eastAsia="Times New Roman"/>
        </w:rPr>
      </w:pPr>
      <w:r w:rsidRPr="006837ED">
        <w:rPr>
          <w:rFonts w:eastAsia="Times New Roman"/>
          <w:b/>
          <w:bCs/>
        </w:rPr>
        <w:t xml:space="preserve">Type </w:t>
      </w:r>
      <w:r w:rsidR="001E3FED" w:rsidRPr="006837ED">
        <w:rPr>
          <w:rFonts w:eastAsia="Times New Roman"/>
          <w:b/>
          <w:bCs/>
        </w:rPr>
        <w:t>2</w:t>
      </w:r>
      <w:r w:rsidRPr="006837ED">
        <w:rPr>
          <w:rFonts w:eastAsia="Times New Roman"/>
          <w:b/>
          <w:bCs/>
        </w:rPr>
        <w:t xml:space="preserve">) </w:t>
      </w:r>
      <w:r w:rsidR="00266211" w:rsidRPr="006837ED">
        <w:rPr>
          <w:rFonts w:eastAsia="Times New Roman"/>
          <w:b/>
          <w:bCs/>
        </w:rPr>
        <w:t>Single beam, Mechanically-steered UE</w:t>
      </w:r>
      <w:r w:rsidR="00266211" w:rsidRPr="006837ED">
        <w:rPr>
          <w:rFonts w:eastAsia="Times New Roman"/>
        </w:rPr>
        <w:t xml:space="preserve"> – </w:t>
      </w:r>
      <w:r w:rsidR="003E2B3B" w:rsidRPr="006837ED">
        <w:rPr>
          <w:rFonts w:eastAsia="Times New Roman"/>
        </w:rPr>
        <w:t xml:space="preserve">UE does not support beam sweeping, and </w:t>
      </w:r>
      <w:r w:rsidR="00266211" w:rsidRPr="006837ED">
        <w:rPr>
          <w:rFonts w:eastAsia="Times New Roman"/>
        </w:rPr>
        <w:t>beam steering/tracking</w:t>
      </w:r>
      <w:r w:rsidR="003E2B3B" w:rsidRPr="006837ED">
        <w:rPr>
          <w:rFonts w:eastAsia="Times New Roman"/>
        </w:rPr>
        <w:t xml:space="preserve"> between satellites requires up to a few seconds.</w:t>
      </w:r>
    </w:p>
    <w:p w14:paraId="4E0C5772" w14:textId="77777777" w:rsidR="00B21CAE" w:rsidRPr="006837ED" w:rsidRDefault="00B21CAE" w:rsidP="00B21CAE">
      <w:pPr>
        <w:rPr>
          <w:b/>
          <w:bCs/>
          <w:lang w:eastAsia="zh-CN"/>
        </w:rPr>
      </w:pPr>
      <w:r w:rsidRPr="006837ED">
        <w:rPr>
          <w:b/>
          <w:bCs/>
          <w:lang w:eastAsia="zh-CN"/>
        </w:rPr>
        <w:t>Proposal 8: Study the two following NTN UE architecture options:</w:t>
      </w:r>
    </w:p>
    <w:p w14:paraId="4A838C5A" w14:textId="77777777" w:rsidR="00B21CAE" w:rsidRPr="00B21CAE" w:rsidRDefault="00B21CAE" w:rsidP="00B21CAE">
      <w:pPr>
        <w:pStyle w:val="ListParagraph"/>
        <w:numPr>
          <w:ilvl w:val="0"/>
          <w:numId w:val="41"/>
        </w:numPr>
        <w:overflowPunct/>
        <w:autoSpaceDE/>
        <w:autoSpaceDN/>
        <w:adjustRightInd/>
        <w:spacing w:before="150" w:after="150"/>
        <w:ind w:right="450" w:firstLineChars="0"/>
        <w:textAlignment w:val="auto"/>
        <w:rPr>
          <w:rFonts w:eastAsia="Times New Roman"/>
          <w:b/>
          <w:bCs/>
        </w:rPr>
      </w:pPr>
      <w:r>
        <w:rPr>
          <w:rFonts w:eastAsia="Times New Roman"/>
          <w:b/>
          <w:bCs/>
        </w:rPr>
        <w:t>Type 1</w:t>
      </w:r>
      <w:r w:rsidRPr="006837ED">
        <w:rPr>
          <w:rFonts w:eastAsia="Times New Roman"/>
          <w:b/>
          <w:bCs/>
        </w:rPr>
        <w:t xml:space="preserve">) Single beam - Electronically-steered UE – UE can support beam sweeping, and beam re-trace takes on the order of us to </w:t>
      </w:r>
      <w:proofErr w:type="spellStart"/>
      <w:r w:rsidRPr="006837ED">
        <w:rPr>
          <w:rFonts w:eastAsia="Times New Roman"/>
          <w:b/>
          <w:bCs/>
        </w:rPr>
        <w:t>ms</w:t>
      </w:r>
      <w:proofErr w:type="spellEnd"/>
      <w:r w:rsidRPr="006837ED">
        <w:rPr>
          <w:rFonts w:eastAsia="Times New Roman"/>
          <w:b/>
          <w:bCs/>
        </w:rPr>
        <w:t xml:space="preserve">. </w:t>
      </w:r>
    </w:p>
    <w:p w14:paraId="33AC2DAA" w14:textId="77777777" w:rsidR="00B21CAE" w:rsidRPr="006837ED" w:rsidRDefault="00B21CAE" w:rsidP="00B21CAE">
      <w:pPr>
        <w:pStyle w:val="ListParagraph"/>
        <w:numPr>
          <w:ilvl w:val="0"/>
          <w:numId w:val="41"/>
        </w:numPr>
        <w:overflowPunct/>
        <w:autoSpaceDE/>
        <w:autoSpaceDN/>
        <w:adjustRightInd/>
        <w:spacing w:before="150" w:after="150"/>
        <w:ind w:right="450" w:firstLineChars="0"/>
        <w:textAlignment w:val="auto"/>
        <w:rPr>
          <w:rFonts w:eastAsia="Times New Roman"/>
          <w:b/>
          <w:bCs/>
        </w:rPr>
      </w:pPr>
      <w:r>
        <w:rPr>
          <w:rFonts w:eastAsia="Times New Roman"/>
          <w:b/>
          <w:bCs/>
        </w:rPr>
        <w:t>Type 2</w:t>
      </w:r>
      <w:r w:rsidRPr="006837ED">
        <w:rPr>
          <w:rFonts w:eastAsia="Times New Roman"/>
          <w:b/>
          <w:bCs/>
        </w:rPr>
        <w:t>) Single beam, Mechanically-steered UE – UE does not support beam sweeping, and beam steering/tracking between satellites requires up to a few seconds.</w:t>
      </w:r>
    </w:p>
    <w:p w14:paraId="13C6E7E6" w14:textId="77777777" w:rsidR="00CE5783" w:rsidRPr="006837ED" w:rsidRDefault="00CE5783" w:rsidP="009734F5">
      <w:pPr>
        <w:rPr>
          <w:b/>
          <w:bCs/>
          <w:lang w:eastAsia="zh-CN"/>
        </w:rPr>
      </w:pPr>
    </w:p>
    <w:p w14:paraId="64D849AF" w14:textId="77777777" w:rsidR="00F61691" w:rsidRDefault="00DB2858" w:rsidP="001D602F">
      <w:pPr>
        <w:rPr>
          <w:lang w:eastAsia="zh-CN"/>
        </w:rPr>
      </w:pPr>
      <w:r w:rsidRPr="006837ED">
        <w:rPr>
          <w:lang w:eastAsia="zh-CN"/>
        </w:rPr>
        <w:t xml:space="preserve">Our expectation is that </w:t>
      </w:r>
      <w:proofErr w:type="gramStart"/>
      <w:r w:rsidRPr="006837ED">
        <w:rPr>
          <w:lang w:eastAsia="zh-CN"/>
        </w:rPr>
        <w:t>a number of</w:t>
      </w:r>
      <w:proofErr w:type="gramEnd"/>
      <w:r w:rsidRPr="006837ED">
        <w:rPr>
          <w:lang w:eastAsia="zh-CN"/>
        </w:rPr>
        <w:t xml:space="preserve"> RRM related requirements will be impacted, but we think </w:t>
      </w:r>
      <w:r w:rsidR="00B869EE" w:rsidRPr="006837ED">
        <w:rPr>
          <w:lang w:eastAsia="zh-CN"/>
        </w:rPr>
        <w:t>that</w:t>
      </w:r>
      <w:r w:rsidR="001D602F" w:rsidRPr="006837ED">
        <w:rPr>
          <w:lang w:eastAsia="zh-CN"/>
        </w:rPr>
        <w:t xml:space="preserve"> the major distinction will be related to whether </w:t>
      </w:r>
      <w:r w:rsidR="001D602F" w:rsidRPr="006837ED">
        <w:rPr>
          <w:u w:val="single"/>
          <w:lang w:eastAsia="zh-CN"/>
        </w:rPr>
        <w:t>intra-satellite or inter-satellite</w:t>
      </w:r>
      <w:r w:rsidR="001D602F" w:rsidRPr="006837ED">
        <w:rPr>
          <w:lang w:eastAsia="zh-CN"/>
        </w:rPr>
        <w:t xml:space="preserve"> requirements are considered (regardless of whether it’s inter-cell or intra-cell).</w:t>
      </w:r>
    </w:p>
    <w:p w14:paraId="2B4ABE88" w14:textId="6AAD7C8B" w:rsidR="00C70F01" w:rsidRDefault="00F61691" w:rsidP="001D602F">
      <w:pPr>
        <w:rPr>
          <w:lang w:eastAsia="zh-CN"/>
        </w:rPr>
      </w:pPr>
      <w:r>
        <w:rPr>
          <w:b/>
          <w:bCs/>
          <w:lang w:eastAsia="zh-CN"/>
        </w:rPr>
        <w:t xml:space="preserve">Proposal </w:t>
      </w:r>
      <w:r w:rsidR="00B21CAE">
        <w:rPr>
          <w:b/>
          <w:bCs/>
          <w:lang w:eastAsia="zh-CN"/>
        </w:rPr>
        <w:t>9</w:t>
      </w:r>
      <w:r>
        <w:rPr>
          <w:b/>
          <w:bCs/>
          <w:lang w:eastAsia="zh-CN"/>
        </w:rPr>
        <w:t>: For both UE Type 1 and Type 2, consider distinction between intra-satellite and inter-satellite scenarios to define the</w:t>
      </w:r>
      <w:r w:rsidR="001427B3">
        <w:rPr>
          <w:b/>
          <w:bCs/>
          <w:lang w:eastAsia="zh-CN"/>
        </w:rPr>
        <w:t xml:space="preserve"> different</w:t>
      </w:r>
      <w:r>
        <w:rPr>
          <w:b/>
          <w:bCs/>
          <w:lang w:eastAsia="zh-CN"/>
        </w:rPr>
        <w:t xml:space="preserve"> RRM requirements.</w:t>
      </w:r>
    </w:p>
    <w:p w14:paraId="502EC18C" w14:textId="6A827EE3" w:rsidR="001D602F" w:rsidRDefault="006837ED" w:rsidP="001D602F">
      <w:pPr>
        <w:rPr>
          <w:lang w:eastAsia="zh-CN"/>
        </w:rPr>
      </w:pPr>
      <w:r>
        <w:rPr>
          <w:lang w:eastAsia="zh-CN"/>
        </w:rPr>
        <w:t xml:space="preserve">We expect that, at least for Type 2 UE (mechanically steered), when UE is within </w:t>
      </w:r>
      <w:r w:rsidR="006A3E8E">
        <w:rPr>
          <w:lang w:eastAsia="zh-CN"/>
        </w:rPr>
        <w:t xml:space="preserve">a given satellite coverage (intra-satellite), the normal NTN </w:t>
      </w:r>
      <w:r w:rsidR="00CC28B2">
        <w:rPr>
          <w:lang w:eastAsia="zh-CN"/>
        </w:rPr>
        <w:t>FR1</w:t>
      </w:r>
      <w:r w:rsidR="00860AB1">
        <w:rPr>
          <w:lang w:eastAsia="zh-CN"/>
        </w:rPr>
        <w:t xml:space="preserve"> RRM</w:t>
      </w:r>
      <w:r w:rsidR="00CC28B2">
        <w:rPr>
          <w:lang w:eastAsia="zh-CN"/>
        </w:rPr>
        <w:t xml:space="preserve"> requirements, including inter-cell measurements, HO, reselection (both intra-frequency and inter-frequency) can be reused with minor necessary adaptations</w:t>
      </w:r>
      <w:r w:rsidR="00860AB1">
        <w:rPr>
          <w:lang w:eastAsia="zh-CN"/>
        </w:rPr>
        <w:t xml:space="preserve"> due to the higher frequency band and numerology.</w:t>
      </w:r>
    </w:p>
    <w:p w14:paraId="0F5CD555" w14:textId="77777777" w:rsidR="00C355EC" w:rsidRPr="006837ED" w:rsidRDefault="00C355EC" w:rsidP="00C355EC">
      <w:pPr>
        <w:keepNext/>
        <w:jc w:val="center"/>
      </w:pPr>
      <w:r w:rsidRPr="006837ED">
        <w:rPr>
          <w:lang w:eastAsia="zh-CN"/>
        </w:rPr>
        <w:drawing>
          <wp:inline distT="0" distB="0" distL="0" distR="0" wp14:anchorId="40DF81EB" wp14:editId="5987DD6D">
            <wp:extent cx="4719955" cy="2623000"/>
            <wp:effectExtent l="0" t="0" r="4445" b="0"/>
            <wp:docPr id="760651911"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651911" name="Picture 2" descr="A screenshot of a computer&#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30329" cy="2628765"/>
                    </a:xfrm>
                    <a:prstGeom prst="rect">
                      <a:avLst/>
                    </a:prstGeom>
                    <a:noFill/>
                  </pic:spPr>
                </pic:pic>
              </a:graphicData>
            </a:graphic>
          </wp:inline>
        </w:drawing>
      </w:r>
    </w:p>
    <w:p w14:paraId="7770E3C9" w14:textId="7CB38BD3" w:rsidR="00C355EC" w:rsidRPr="006837ED" w:rsidRDefault="00C355EC" w:rsidP="00C355EC">
      <w:pPr>
        <w:pStyle w:val="Caption"/>
        <w:jc w:val="center"/>
        <w:rPr>
          <w:lang w:eastAsia="zh-CN"/>
        </w:rPr>
      </w:pPr>
      <w:r w:rsidRPr="006837ED">
        <w:t>Figur</w:t>
      </w:r>
      <w:r>
        <w:t>e</w:t>
      </w:r>
      <w:r w:rsidRPr="006837ED">
        <w:t xml:space="preserve"> </w:t>
      </w:r>
      <w:r w:rsidRPr="006837ED">
        <w:fldChar w:fldCharType="begin"/>
      </w:r>
      <w:r w:rsidRPr="006837ED">
        <w:instrText xml:space="preserve"> SEQ Figur \* ARABIC </w:instrText>
      </w:r>
      <w:r w:rsidRPr="006837ED">
        <w:fldChar w:fldCharType="separate"/>
      </w:r>
      <w:r w:rsidR="00E062F7">
        <w:rPr>
          <w:noProof/>
        </w:rPr>
        <w:t>1</w:t>
      </w:r>
      <w:r w:rsidRPr="006837ED">
        <w:fldChar w:fldCharType="end"/>
      </w:r>
      <w:r w:rsidRPr="006837ED">
        <w:t xml:space="preserve"> - Intra-satellite UE mobility. UE keeps beam pointed towards satellite, whilst traversing multiple satellite beams.  At given overlap points, UE can see multiple adjacent satellite beams. Beams can belong to same or different cells.</w:t>
      </w:r>
    </w:p>
    <w:p w14:paraId="1ABE41C4" w14:textId="536AA9C4" w:rsidR="00C355EC" w:rsidRPr="00BC0790" w:rsidRDefault="00BC0790" w:rsidP="001D602F">
      <w:pPr>
        <w:rPr>
          <w:b/>
          <w:bCs/>
          <w:lang w:eastAsia="zh-CN"/>
        </w:rPr>
      </w:pPr>
      <w:r>
        <w:rPr>
          <w:b/>
          <w:bCs/>
          <w:lang w:eastAsia="zh-CN"/>
        </w:rPr>
        <w:t>Observation</w:t>
      </w:r>
      <w:r w:rsidR="00B21CAE">
        <w:rPr>
          <w:b/>
          <w:bCs/>
          <w:lang w:eastAsia="zh-CN"/>
        </w:rPr>
        <w:t xml:space="preserve"> </w:t>
      </w:r>
      <w:r w:rsidR="005803CB">
        <w:rPr>
          <w:b/>
          <w:bCs/>
          <w:lang w:eastAsia="zh-CN"/>
        </w:rPr>
        <w:t>3</w:t>
      </w:r>
      <w:r>
        <w:rPr>
          <w:b/>
          <w:bCs/>
          <w:lang w:eastAsia="zh-CN"/>
        </w:rPr>
        <w:t xml:space="preserve">: In intra-satellite scenarios, there are many situations in </w:t>
      </w:r>
      <w:proofErr w:type="gramStart"/>
      <w:r>
        <w:rPr>
          <w:b/>
          <w:bCs/>
          <w:lang w:eastAsia="zh-CN"/>
        </w:rPr>
        <w:t>which  the</w:t>
      </w:r>
      <w:proofErr w:type="gramEnd"/>
      <w:r>
        <w:rPr>
          <w:b/>
          <w:bCs/>
          <w:lang w:eastAsia="zh-CN"/>
        </w:rPr>
        <w:t xml:space="preserve"> UE</w:t>
      </w:r>
      <w:r w:rsidR="00535980">
        <w:rPr>
          <w:b/>
          <w:bCs/>
          <w:lang w:eastAsia="zh-CN"/>
        </w:rPr>
        <w:t xml:space="preserve"> can see multiple adjacent satellite beams, and in which, depending on the NTN implementation, these could correspond to </w:t>
      </w:r>
      <w:r w:rsidR="005803CB">
        <w:rPr>
          <w:b/>
          <w:bCs/>
          <w:lang w:eastAsia="zh-CN"/>
        </w:rPr>
        <w:t>combinations of inter-cell, intra-cell, inter-frequency, intra-frequency.</w:t>
      </w:r>
    </w:p>
    <w:p w14:paraId="072B491C" w14:textId="7DFEBBA9" w:rsidR="00D36A9B" w:rsidRDefault="00860AB1" w:rsidP="001D602F">
      <w:pPr>
        <w:rPr>
          <w:lang w:eastAsia="zh-CN"/>
        </w:rPr>
      </w:pPr>
      <w:r>
        <w:rPr>
          <w:lang w:eastAsia="zh-CN"/>
        </w:rPr>
        <w:t>For Type 1 (</w:t>
      </w:r>
      <w:proofErr w:type="gramStart"/>
      <w:r>
        <w:rPr>
          <w:lang w:eastAsia="zh-CN"/>
        </w:rPr>
        <w:t>electronically-steered</w:t>
      </w:r>
      <w:proofErr w:type="gramEnd"/>
      <w:r>
        <w:rPr>
          <w:lang w:eastAsia="zh-CN"/>
        </w:rPr>
        <w:t xml:space="preserve">), </w:t>
      </w:r>
      <w:r w:rsidR="005F7596">
        <w:rPr>
          <w:lang w:eastAsia="zh-CN"/>
        </w:rPr>
        <w:t xml:space="preserve">one could consider a distinction whereby the UE has to select different UE Tx/Rx beams as it moves throughout the satellite coverage. </w:t>
      </w:r>
    </w:p>
    <w:p w14:paraId="7261CB5A" w14:textId="77777777" w:rsidR="00E062F7" w:rsidRDefault="00C355EC" w:rsidP="00E062F7">
      <w:pPr>
        <w:keepNext/>
      </w:pPr>
      <w:r>
        <w:rPr>
          <w:noProof/>
          <w:lang w:eastAsia="zh-CN"/>
        </w:rPr>
        <w:drawing>
          <wp:inline distT="0" distB="0" distL="0" distR="0" wp14:anchorId="32929755" wp14:editId="24D4CF93">
            <wp:extent cx="6103620" cy="2094462"/>
            <wp:effectExtent l="0" t="0" r="0" b="0"/>
            <wp:docPr id="17283491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7974" cy="2102819"/>
                    </a:xfrm>
                    <a:prstGeom prst="rect">
                      <a:avLst/>
                    </a:prstGeom>
                    <a:noFill/>
                  </pic:spPr>
                </pic:pic>
              </a:graphicData>
            </a:graphic>
          </wp:inline>
        </w:drawing>
      </w:r>
    </w:p>
    <w:p w14:paraId="7F4D924B" w14:textId="4D7227BC" w:rsidR="00D36A9B" w:rsidRDefault="00E062F7" w:rsidP="00E062F7">
      <w:pPr>
        <w:pStyle w:val="Caption"/>
        <w:rPr>
          <w:lang w:eastAsia="zh-CN"/>
        </w:rPr>
      </w:pPr>
      <w:r>
        <w:t xml:space="preserve">Figure </w:t>
      </w:r>
      <w:r>
        <w:fldChar w:fldCharType="begin"/>
      </w:r>
      <w:r>
        <w:instrText xml:space="preserve"> SEQ Figur \* ARABIC </w:instrText>
      </w:r>
      <w:r>
        <w:fldChar w:fldCharType="separate"/>
      </w:r>
      <w:r>
        <w:rPr>
          <w:noProof/>
        </w:rPr>
        <w:t>2</w:t>
      </w:r>
      <w:r>
        <w:fldChar w:fldCharType="end"/>
      </w:r>
      <w:r>
        <w:t xml:space="preserve"> - Example scenario of a Type 1 UE moving across a satellite coverage (intra-satellite).  In addition to satellite (SAN) beam changes, the UE may have to change the selected UE TX/RX beam even within the footprint of the same satellite/SAN beam.</w:t>
      </w:r>
    </w:p>
    <w:p w14:paraId="65629178" w14:textId="0D33D5FC" w:rsidR="00860AB1" w:rsidRDefault="00E062F7" w:rsidP="001D602F">
      <w:pPr>
        <w:rPr>
          <w:lang w:eastAsia="zh-CN"/>
        </w:rPr>
      </w:pPr>
      <w:r>
        <w:rPr>
          <w:lang w:eastAsia="zh-CN"/>
        </w:rPr>
        <w:lastRenderedPageBreak/>
        <w:t>However</w:t>
      </w:r>
      <w:r w:rsidR="005F7596">
        <w:rPr>
          <w:lang w:eastAsia="zh-CN"/>
        </w:rPr>
        <w:t>, i</w:t>
      </w:r>
      <w:r w:rsidR="00860AB1">
        <w:rPr>
          <w:lang w:eastAsia="zh-CN"/>
        </w:rPr>
        <w:t>f the beam steering</w:t>
      </w:r>
      <w:r w:rsidR="005F7596">
        <w:rPr>
          <w:lang w:eastAsia="zh-CN"/>
        </w:rPr>
        <w:t xml:space="preserve"> and selection</w:t>
      </w:r>
      <w:r w:rsidR="00860AB1">
        <w:rPr>
          <w:lang w:eastAsia="zh-CN"/>
        </w:rPr>
        <w:t xml:space="preserve"> </w:t>
      </w:r>
      <w:r w:rsidR="005F7596">
        <w:rPr>
          <w:lang w:eastAsia="zh-CN"/>
        </w:rPr>
        <w:t>are</w:t>
      </w:r>
      <w:r w:rsidR="00860AB1">
        <w:rPr>
          <w:lang w:eastAsia="zh-CN"/>
        </w:rPr>
        <w:t xml:space="preserve"> left to implementation, also Type 1 UE can be treated the same as Type 2, as a baseline, and therefore reuse NTN FR1 RRM requirements at least intra-satellite as a baseline, with minor adaptations.  Further study of </w:t>
      </w:r>
      <w:r w:rsidR="001709AA">
        <w:rPr>
          <w:lang w:eastAsia="zh-CN"/>
        </w:rPr>
        <w:t>RRM requirements specific to Type 1 implementation (</w:t>
      </w:r>
      <w:proofErr w:type="gramStart"/>
      <w:r w:rsidR="001709AA">
        <w:rPr>
          <w:lang w:eastAsia="zh-CN"/>
        </w:rPr>
        <w:t>e.g.</w:t>
      </w:r>
      <w:proofErr w:type="gramEnd"/>
      <w:r w:rsidR="001709AA">
        <w:rPr>
          <w:lang w:eastAsia="zh-CN"/>
        </w:rPr>
        <w:t xml:space="preserve"> beam selection, sweeping, etc) could be considered</w:t>
      </w:r>
      <w:r w:rsidR="00C70F01">
        <w:rPr>
          <w:lang w:eastAsia="zh-CN"/>
        </w:rPr>
        <w:t xml:space="preserve"> as optimizations,</w:t>
      </w:r>
      <w:r w:rsidR="001709AA">
        <w:rPr>
          <w:lang w:eastAsia="zh-CN"/>
        </w:rPr>
        <w:t xml:space="preserve"> at a later stage</w:t>
      </w:r>
      <w:r w:rsidR="00C70F01">
        <w:rPr>
          <w:lang w:eastAsia="zh-CN"/>
        </w:rPr>
        <w:t>.</w:t>
      </w:r>
    </w:p>
    <w:p w14:paraId="76931BF0" w14:textId="77B8AB8D" w:rsidR="00D85EF5" w:rsidRPr="00D85EF5" w:rsidRDefault="00D85EF5" w:rsidP="001D602F">
      <w:pPr>
        <w:rPr>
          <w:b/>
          <w:bCs/>
          <w:lang w:eastAsia="zh-CN"/>
        </w:rPr>
      </w:pPr>
      <w:r>
        <w:rPr>
          <w:b/>
          <w:bCs/>
          <w:lang w:eastAsia="zh-CN"/>
        </w:rPr>
        <w:t xml:space="preserve">Proposal </w:t>
      </w:r>
      <w:r w:rsidR="00B21CAE">
        <w:rPr>
          <w:b/>
          <w:bCs/>
          <w:lang w:eastAsia="zh-CN"/>
        </w:rPr>
        <w:t>10</w:t>
      </w:r>
      <w:r>
        <w:rPr>
          <w:b/>
          <w:bCs/>
          <w:lang w:eastAsia="zh-CN"/>
        </w:rPr>
        <w:t>: As a baseline, consider re-using NTN FR1 RRM requirements</w:t>
      </w:r>
      <w:r w:rsidR="00650D3C">
        <w:rPr>
          <w:b/>
          <w:bCs/>
          <w:lang w:eastAsia="zh-CN"/>
        </w:rPr>
        <w:t xml:space="preserve"> as a starting point</w:t>
      </w:r>
      <w:r>
        <w:rPr>
          <w:b/>
          <w:bCs/>
          <w:lang w:eastAsia="zh-CN"/>
        </w:rPr>
        <w:t xml:space="preserve"> for intra-satellite scenarios, for both Type 1 and Type 2, with </w:t>
      </w:r>
      <w:r w:rsidR="00650D3C">
        <w:rPr>
          <w:b/>
          <w:bCs/>
          <w:lang w:eastAsia="zh-CN"/>
        </w:rPr>
        <w:t xml:space="preserve">the necessary minimum adaptations, and with </w:t>
      </w:r>
      <w:r>
        <w:rPr>
          <w:b/>
          <w:bCs/>
          <w:lang w:eastAsia="zh-CN"/>
        </w:rPr>
        <w:t xml:space="preserve">the assumption that beam steering </w:t>
      </w:r>
      <w:r w:rsidR="00650D3C">
        <w:rPr>
          <w:b/>
          <w:bCs/>
          <w:lang w:eastAsia="zh-CN"/>
        </w:rPr>
        <w:t xml:space="preserve">and management </w:t>
      </w:r>
      <w:r>
        <w:rPr>
          <w:b/>
          <w:bCs/>
          <w:lang w:eastAsia="zh-CN"/>
        </w:rPr>
        <w:t xml:space="preserve">for Type 1 </w:t>
      </w:r>
      <w:r w:rsidR="00650D3C">
        <w:rPr>
          <w:b/>
          <w:bCs/>
          <w:lang w:eastAsia="zh-CN"/>
        </w:rPr>
        <w:t>UE can be left to implementation or for future study as an optimization.</w:t>
      </w:r>
    </w:p>
    <w:p w14:paraId="4722586A" w14:textId="729DC7A8" w:rsidR="006837ED" w:rsidRPr="00FA27AB" w:rsidRDefault="00FA27AB" w:rsidP="009734F5">
      <w:pPr>
        <w:rPr>
          <w:b/>
          <w:bCs/>
          <w:lang w:eastAsia="zh-CN"/>
        </w:rPr>
      </w:pPr>
      <w:r>
        <w:rPr>
          <w:b/>
          <w:bCs/>
          <w:lang w:eastAsia="zh-CN"/>
        </w:rPr>
        <w:t>Proposal</w:t>
      </w:r>
      <w:r w:rsidR="00BC0790">
        <w:rPr>
          <w:b/>
          <w:bCs/>
          <w:lang w:eastAsia="zh-CN"/>
        </w:rPr>
        <w:t xml:space="preserve"> 1</w:t>
      </w:r>
      <w:r w:rsidR="00B21CAE">
        <w:rPr>
          <w:b/>
          <w:bCs/>
          <w:lang w:eastAsia="zh-CN"/>
        </w:rPr>
        <w:t>1</w:t>
      </w:r>
      <w:r>
        <w:rPr>
          <w:b/>
          <w:bCs/>
          <w:lang w:eastAsia="zh-CN"/>
        </w:rPr>
        <w:t xml:space="preserve">:  </w:t>
      </w:r>
      <w:r w:rsidR="00BC0790">
        <w:rPr>
          <w:b/>
          <w:bCs/>
          <w:lang w:eastAsia="zh-CN"/>
        </w:rPr>
        <w:t>For intra-satellite scenario, consider intra-cell and inter-cell scenarios in both intra-frequency and inter-frequency.</w:t>
      </w:r>
    </w:p>
    <w:p w14:paraId="1F409B7C" w14:textId="3DFFA709" w:rsidR="00414B52" w:rsidRPr="006837ED" w:rsidRDefault="00C70F01" w:rsidP="009734F5">
      <w:pPr>
        <w:rPr>
          <w:lang w:eastAsia="zh-CN"/>
        </w:rPr>
      </w:pPr>
      <w:r>
        <w:rPr>
          <w:lang w:eastAsia="zh-CN"/>
        </w:rPr>
        <w:t xml:space="preserve">For inter-satellite </w:t>
      </w:r>
      <w:r w:rsidR="00650D3C">
        <w:rPr>
          <w:lang w:eastAsia="zh-CN"/>
        </w:rPr>
        <w:t>scenarios,</w:t>
      </w:r>
      <w:r w:rsidR="00EC44B1">
        <w:rPr>
          <w:lang w:eastAsia="zh-CN"/>
        </w:rPr>
        <w:t xml:space="preserve"> on the other hand</w:t>
      </w:r>
      <w:r w:rsidR="00650D3C">
        <w:rPr>
          <w:lang w:eastAsia="zh-CN"/>
        </w:rPr>
        <w:t>, the</w:t>
      </w:r>
      <w:r w:rsidR="00EC44B1">
        <w:rPr>
          <w:lang w:eastAsia="zh-CN"/>
        </w:rPr>
        <w:t xml:space="preserve">re are in principle significant differences between Type 1 and Type 2.  </w:t>
      </w:r>
      <w:r w:rsidR="00C113B1" w:rsidRPr="006837ED">
        <w:rPr>
          <w:lang w:eastAsia="zh-CN"/>
        </w:rPr>
        <w:t>Some of the key aspects are related to</w:t>
      </w:r>
      <w:r w:rsidR="009734F5" w:rsidRPr="006837ED">
        <w:rPr>
          <w:lang w:eastAsia="zh-CN"/>
        </w:rPr>
        <w:t xml:space="preserve"> target satellite measurements during inter-satellite CONNECTED mode HO and IDLE mode re-selection.</w:t>
      </w:r>
      <w:r w:rsidR="00EC44B1">
        <w:rPr>
          <w:lang w:eastAsia="zh-CN"/>
        </w:rPr>
        <w:t xml:space="preserve">  </w:t>
      </w:r>
    </w:p>
    <w:p w14:paraId="40A38BC5" w14:textId="2470624A" w:rsidR="009734F5" w:rsidRPr="006837ED" w:rsidRDefault="009734F5" w:rsidP="009734F5">
      <w:pPr>
        <w:rPr>
          <w:lang w:eastAsia="zh-CN"/>
        </w:rPr>
      </w:pPr>
      <w:r w:rsidRPr="006837ED">
        <w:rPr>
          <w:lang w:eastAsia="zh-CN"/>
        </w:rPr>
        <w:t xml:space="preserve">The </w:t>
      </w:r>
      <w:r w:rsidR="00F56922" w:rsidRPr="006837ED">
        <w:rPr>
          <w:lang w:eastAsia="zh-CN"/>
        </w:rPr>
        <w:t xml:space="preserve">standard procedure </w:t>
      </w:r>
      <w:r w:rsidR="00494CF5" w:rsidRPr="006837ED">
        <w:rPr>
          <w:lang w:eastAsia="zh-CN"/>
        </w:rPr>
        <w:t xml:space="preserve">for example for inter-satellite HO </w:t>
      </w:r>
      <w:r w:rsidR="00F56922" w:rsidRPr="006837ED">
        <w:rPr>
          <w:lang w:eastAsia="zh-CN"/>
        </w:rPr>
        <w:t xml:space="preserve">would require the UE to re-point towards the target satellite to perform a measurement, re-point back to the serving satellite to report the measurement and </w:t>
      </w:r>
      <w:r w:rsidR="00494CF5" w:rsidRPr="006837ED">
        <w:rPr>
          <w:lang w:eastAsia="zh-CN"/>
        </w:rPr>
        <w:t xml:space="preserve">later re-point yet again towards the target satellite upon reception of the HO trigger from the Network.   </w:t>
      </w:r>
    </w:p>
    <w:p w14:paraId="782A8E5B" w14:textId="3D176E41" w:rsidR="00494CF5" w:rsidRDefault="00494CF5" w:rsidP="00494CF5">
      <w:pPr>
        <w:rPr>
          <w:lang w:eastAsia="zh-CN"/>
        </w:rPr>
      </w:pPr>
      <w:r w:rsidRPr="006837ED">
        <w:rPr>
          <w:lang w:eastAsia="zh-CN"/>
        </w:rPr>
        <w:t xml:space="preserve">With a </w:t>
      </w:r>
      <w:proofErr w:type="gramStart"/>
      <w:r w:rsidRPr="006837ED">
        <w:rPr>
          <w:lang w:eastAsia="zh-CN"/>
        </w:rPr>
        <w:t>mechanically-steered</w:t>
      </w:r>
      <w:proofErr w:type="gramEnd"/>
      <w:r w:rsidRPr="006837ED">
        <w:rPr>
          <w:lang w:eastAsia="zh-CN"/>
        </w:rPr>
        <w:t xml:space="preserve"> UE</w:t>
      </w:r>
      <w:r w:rsidR="00C84BF7">
        <w:rPr>
          <w:lang w:eastAsia="zh-CN"/>
        </w:rPr>
        <w:t xml:space="preserve"> (Type 2)</w:t>
      </w:r>
      <w:r w:rsidRPr="006837ED">
        <w:rPr>
          <w:lang w:eastAsia="zh-CN"/>
        </w:rPr>
        <w:t xml:space="preserve"> taking several seconds to re-point its antenna, this is not feasible.  Therefore, </w:t>
      </w:r>
      <w:r w:rsidR="00D21BC0" w:rsidRPr="006837ED">
        <w:rPr>
          <w:lang w:eastAsia="zh-CN"/>
        </w:rPr>
        <w:t>we propose to remove the requirement for target satellite measurement before a HO or re-selection</w:t>
      </w:r>
      <w:r w:rsidR="003C31B1" w:rsidRPr="006837ED">
        <w:rPr>
          <w:lang w:eastAsia="zh-CN"/>
        </w:rPr>
        <w:t xml:space="preserve">, and assume the </w:t>
      </w:r>
      <w:r w:rsidR="00AF7459" w:rsidRPr="006837ED">
        <w:rPr>
          <w:lang w:eastAsia="zh-CN"/>
        </w:rPr>
        <w:t xml:space="preserve">NTN </w:t>
      </w:r>
      <w:r w:rsidR="003C31B1" w:rsidRPr="006837ED">
        <w:rPr>
          <w:lang w:eastAsia="zh-CN"/>
        </w:rPr>
        <w:t xml:space="preserve">UE will perform </w:t>
      </w:r>
      <w:proofErr w:type="gramStart"/>
      <w:r w:rsidR="003C31B1" w:rsidRPr="006837ED">
        <w:rPr>
          <w:lang w:eastAsia="zh-CN"/>
        </w:rPr>
        <w:t>a ”blind</w:t>
      </w:r>
      <w:proofErr w:type="gramEnd"/>
      <w:r w:rsidR="003C31B1" w:rsidRPr="006837ED">
        <w:rPr>
          <w:lang w:eastAsia="zh-CN"/>
        </w:rPr>
        <w:t>” HO or re-selection</w:t>
      </w:r>
      <w:r w:rsidR="00AF7459" w:rsidRPr="006837ED">
        <w:rPr>
          <w:lang w:eastAsia="zh-CN"/>
        </w:rPr>
        <w:t>, as a baseline</w:t>
      </w:r>
      <w:r w:rsidR="003C31B1" w:rsidRPr="006837ED">
        <w:rPr>
          <w:lang w:eastAsia="zh-CN"/>
        </w:rPr>
        <w:t xml:space="preserve">, </w:t>
      </w:r>
      <w:r w:rsidRPr="006837ED">
        <w:rPr>
          <w:lang w:eastAsia="zh-CN"/>
        </w:rPr>
        <w:t xml:space="preserve">which </w:t>
      </w:r>
      <w:r w:rsidR="00AF7459" w:rsidRPr="006837ED">
        <w:rPr>
          <w:lang w:eastAsia="zh-CN"/>
        </w:rPr>
        <w:t>is</w:t>
      </w:r>
      <w:r w:rsidRPr="006837ED">
        <w:rPr>
          <w:lang w:eastAsia="zh-CN"/>
        </w:rPr>
        <w:t xml:space="preserve"> more aligned to how satellite systems usually work.</w:t>
      </w:r>
      <w:r w:rsidR="00AF7459" w:rsidRPr="006837ED">
        <w:rPr>
          <w:lang w:eastAsia="zh-CN"/>
        </w:rPr>
        <w:t xml:space="preserve">  </w:t>
      </w:r>
    </w:p>
    <w:p w14:paraId="7B5CC014" w14:textId="6057AA24" w:rsidR="001C1DC0" w:rsidRPr="006837ED" w:rsidRDefault="00F2685A" w:rsidP="00494CF5">
      <w:pPr>
        <w:rPr>
          <w:b/>
          <w:bCs/>
          <w:lang w:eastAsia="zh-CN"/>
        </w:rPr>
      </w:pPr>
      <w:r w:rsidRPr="006837ED">
        <w:rPr>
          <w:b/>
          <w:bCs/>
          <w:lang w:eastAsia="zh-CN"/>
        </w:rPr>
        <w:t>Proposal</w:t>
      </w:r>
      <w:r w:rsidR="00FB000B" w:rsidRPr="006837ED">
        <w:rPr>
          <w:b/>
          <w:bCs/>
          <w:lang w:eastAsia="zh-CN"/>
        </w:rPr>
        <w:t xml:space="preserve"> </w:t>
      </w:r>
      <w:r w:rsidR="00A83D12">
        <w:rPr>
          <w:b/>
          <w:bCs/>
          <w:lang w:eastAsia="zh-CN"/>
        </w:rPr>
        <w:t>1</w:t>
      </w:r>
      <w:r w:rsidR="00B21CAE">
        <w:rPr>
          <w:b/>
          <w:bCs/>
          <w:lang w:eastAsia="zh-CN"/>
        </w:rPr>
        <w:t>2</w:t>
      </w:r>
      <w:r w:rsidRPr="006837ED">
        <w:rPr>
          <w:b/>
          <w:bCs/>
          <w:lang w:eastAsia="zh-CN"/>
        </w:rPr>
        <w:t>: Remove requirement for target cell/satellite measurement before an inter-satellite mobility event, for both inter-satellite HO and inter-satellite cell re-selection</w:t>
      </w:r>
      <w:r w:rsidR="00BC3379" w:rsidRPr="006837ED">
        <w:rPr>
          <w:b/>
          <w:bCs/>
          <w:lang w:eastAsia="zh-CN"/>
        </w:rPr>
        <w:t xml:space="preserve">, and consider </w:t>
      </w:r>
      <w:proofErr w:type="gramStart"/>
      <w:r w:rsidR="00BC3379" w:rsidRPr="006837ED">
        <w:rPr>
          <w:b/>
          <w:bCs/>
          <w:lang w:eastAsia="zh-CN"/>
        </w:rPr>
        <w:t>a ”blind</w:t>
      </w:r>
      <w:proofErr w:type="gramEnd"/>
      <w:r w:rsidR="00BC3379" w:rsidRPr="006837ED">
        <w:rPr>
          <w:b/>
          <w:bCs/>
          <w:lang w:eastAsia="zh-CN"/>
        </w:rPr>
        <w:t xml:space="preserve"> HO” procedure as a baseline for </w:t>
      </w:r>
      <w:r w:rsidR="00696ED3">
        <w:rPr>
          <w:b/>
          <w:bCs/>
          <w:lang w:eastAsia="zh-CN"/>
        </w:rPr>
        <w:t>at least for</w:t>
      </w:r>
      <w:r w:rsidR="00BC3379" w:rsidRPr="006837ED">
        <w:rPr>
          <w:b/>
          <w:bCs/>
          <w:lang w:eastAsia="zh-CN"/>
        </w:rPr>
        <w:t xml:space="preserve"> mechanically-steered UE</w:t>
      </w:r>
      <w:r w:rsidR="00696ED3">
        <w:rPr>
          <w:b/>
          <w:bCs/>
          <w:lang w:eastAsia="zh-CN"/>
        </w:rPr>
        <w:t xml:space="preserve"> (Type 2)</w:t>
      </w:r>
      <w:r w:rsidR="00BC3379" w:rsidRPr="006837ED">
        <w:rPr>
          <w:b/>
          <w:bCs/>
          <w:lang w:eastAsia="zh-CN"/>
        </w:rPr>
        <w:t>.</w:t>
      </w:r>
    </w:p>
    <w:p w14:paraId="4938B459" w14:textId="0A26C552" w:rsidR="00696ED3" w:rsidRDefault="00696ED3" w:rsidP="00696ED3">
      <w:pPr>
        <w:rPr>
          <w:lang w:eastAsia="zh-CN"/>
        </w:rPr>
      </w:pPr>
      <w:r>
        <w:rPr>
          <w:lang w:eastAsia="zh-CN"/>
        </w:rPr>
        <w:t>In theory, on the other hand, the</w:t>
      </w:r>
      <w:r w:rsidRPr="006837ED">
        <w:rPr>
          <w:lang w:eastAsia="zh-CN"/>
        </w:rPr>
        <w:t xml:space="preserve"> </w:t>
      </w:r>
      <w:proofErr w:type="gramStart"/>
      <w:r w:rsidRPr="006837ED">
        <w:rPr>
          <w:lang w:eastAsia="zh-CN"/>
        </w:rPr>
        <w:t>electronically-steered</w:t>
      </w:r>
      <w:proofErr w:type="gramEnd"/>
      <w:r w:rsidRPr="006837ED">
        <w:rPr>
          <w:lang w:eastAsia="zh-CN"/>
        </w:rPr>
        <w:t xml:space="preserve"> UE (Type 1) should be close to being able to meet existing FR</w:t>
      </w:r>
      <w:r>
        <w:rPr>
          <w:lang w:eastAsia="zh-CN"/>
        </w:rPr>
        <w:t xml:space="preserve">1 NTN </w:t>
      </w:r>
      <w:r w:rsidRPr="006837ED">
        <w:rPr>
          <w:lang w:eastAsia="zh-CN"/>
        </w:rPr>
        <w:t>UE RRM requirements</w:t>
      </w:r>
      <w:r>
        <w:rPr>
          <w:lang w:eastAsia="zh-CN"/>
        </w:rPr>
        <w:t xml:space="preserve"> with some adaptations taken from FR2 TN</w:t>
      </w:r>
      <w:r w:rsidRPr="006837ED">
        <w:rPr>
          <w:lang w:eastAsia="zh-CN"/>
        </w:rPr>
        <w:t>.</w:t>
      </w:r>
      <w:r>
        <w:rPr>
          <w:lang w:eastAsia="zh-CN"/>
        </w:rPr>
        <w:t xml:space="preserve">  However, we could argue that </w:t>
      </w:r>
      <w:proofErr w:type="gramStart"/>
      <w:r>
        <w:rPr>
          <w:lang w:eastAsia="zh-CN"/>
        </w:rPr>
        <w:t xml:space="preserve">if </w:t>
      </w:r>
      <w:r>
        <w:rPr>
          <w:lang w:eastAsia="zh-CN"/>
        </w:rPr>
        <w:t xml:space="preserve"> the</w:t>
      </w:r>
      <w:proofErr w:type="gramEnd"/>
      <w:r>
        <w:rPr>
          <w:lang w:eastAsia="zh-CN"/>
        </w:rPr>
        <w:t xml:space="preserve"> requirements established for Type 2 are sufficient, for the sake of </w:t>
      </w:r>
      <w:r w:rsidR="00A26E63">
        <w:rPr>
          <w:lang w:eastAsia="zh-CN"/>
        </w:rPr>
        <w:t>workload management, the same principles and minimum requirements could be applied to Type 1 as well, whilst further refinement of the requirements for Type 1 could be considered in the future as an optimization.</w:t>
      </w:r>
    </w:p>
    <w:p w14:paraId="3E66582C" w14:textId="5AA2BA4C" w:rsidR="00A26E63" w:rsidRPr="00A26E63" w:rsidRDefault="00A26E63" w:rsidP="00696ED3">
      <w:pPr>
        <w:rPr>
          <w:b/>
          <w:bCs/>
          <w:lang w:eastAsia="zh-CN"/>
        </w:rPr>
      </w:pPr>
      <w:r>
        <w:rPr>
          <w:b/>
          <w:bCs/>
          <w:lang w:eastAsia="zh-CN"/>
        </w:rPr>
        <w:t>Proposal 1</w:t>
      </w:r>
      <w:r w:rsidR="00B21CAE">
        <w:rPr>
          <w:b/>
          <w:bCs/>
          <w:lang w:eastAsia="zh-CN"/>
        </w:rPr>
        <w:t>3</w:t>
      </w:r>
      <w:r w:rsidR="00A83D12">
        <w:rPr>
          <w:b/>
          <w:bCs/>
          <w:lang w:eastAsia="zh-CN"/>
        </w:rPr>
        <w:t xml:space="preserve">:  </w:t>
      </w:r>
      <w:r w:rsidR="001427B3">
        <w:rPr>
          <w:b/>
          <w:bCs/>
          <w:lang w:eastAsia="zh-CN"/>
        </w:rPr>
        <w:t>For Type 1 inter-satellite scenarios, consider same requirements as Type 2 as a baseline minimum solution.  Further analysis of Type 1-specific inter-satellite requirements could be studies as a second priority optimization if time allows.</w:t>
      </w:r>
    </w:p>
    <w:p w14:paraId="2120407B" w14:textId="229FF4CE" w:rsidR="00F2685A" w:rsidRPr="006837ED" w:rsidRDefault="00C40C27" w:rsidP="00494CF5">
      <w:pPr>
        <w:rPr>
          <w:lang w:eastAsia="zh-CN"/>
        </w:rPr>
      </w:pPr>
      <w:r w:rsidRPr="006837ED">
        <w:rPr>
          <w:lang w:eastAsia="zh-CN"/>
        </w:rPr>
        <w:t>The</w:t>
      </w:r>
      <w:r w:rsidRPr="006837ED">
        <w:t xml:space="preserve"> </w:t>
      </w:r>
      <w:r w:rsidR="00C91CE2" w:rsidRPr="006837ED">
        <w:t xml:space="preserve">underlying baseline </w:t>
      </w:r>
      <w:r w:rsidRPr="006837ED">
        <w:rPr>
          <w:lang w:eastAsia="zh-CN"/>
        </w:rPr>
        <w:t xml:space="preserve">assumption should be that the UE </w:t>
      </w:r>
      <w:r w:rsidR="00C91CE2" w:rsidRPr="006837ED">
        <w:rPr>
          <w:lang w:eastAsia="zh-CN"/>
        </w:rPr>
        <w:t>has</w:t>
      </w:r>
      <w:r w:rsidRPr="006837ED">
        <w:rPr>
          <w:lang w:eastAsia="zh-CN"/>
        </w:rPr>
        <w:t xml:space="preserve"> knowledge of neighbour satellite position via constellation Ephemeris</w:t>
      </w:r>
      <w:r w:rsidR="00C91CE2" w:rsidRPr="006837ED">
        <w:rPr>
          <w:lang w:eastAsia="zh-CN"/>
        </w:rPr>
        <w:t xml:space="preserve"> </w:t>
      </w:r>
      <w:r w:rsidRPr="006837ED">
        <w:rPr>
          <w:lang w:eastAsia="zh-CN"/>
        </w:rPr>
        <w:t>and will be</w:t>
      </w:r>
      <w:r w:rsidR="00C91CE2" w:rsidRPr="006837ED">
        <w:rPr>
          <w:lang w:eastAsia="zh-CN"/>
        </w:rPr>
        <w:t xml:space="preserve"> able to use that information, alongside with its own coarse position</w:t>
      </w:r>
      <w:r w:rsidR="00B60FE4" w:rsidRPr="006837ED">
        <w:rPr>
          <w:lang w:eastAsia="zh-CN"/>
        </w:rPr>
        <w:t xml:space="preserve">, to re-point towards the correct target satellite, either independently (satellite re-selection) or when </w:t>
      </w:r>
      <w:r w:rsidR="005F15FA" w:rsidRPr="006837ED">
        <w:rPr>
          <w:lang w:eastAsia="zh-CN"/>
        </w:rPr>
        <w:t>instructed by the Network.</w:t>
      </w:r>
    </w:p>
    <w:p w14:paraId="4AB6B9A4" w14:textId="6D6CD50A" w:rsidR="003B14D8" w:rsidRPr="006837ED" w:rsidRDefault="00B75BF1" w:rsidP="003B14D8">
      <w:pPr>
        <w:rPr>
          <w:b/>
          <w:bCs/>
          <w:lang w:eastAsia="zh-CN"/>
        </w:rPr>
      </w:pPr>
      <w:r w:rsidRPr="006837ED">
        <w:rPr>
          <w:b/>
          <w:bCs/>
          <w:lang w:eastAsia="zh-CN"/>
        </w:rPr>
        <w:t>Proposal</w:t>
      </w:r>
      <w:r w:rsidR="00FB000B" w:rsidRPr="006837ED">
        <w:rPr>
          <w:b/>
          <w:bCs/>
          <w:lang w:eastAsia="zh-CN"/>
        </w:rPr>
        <w:t xml:space="preserve"> 1</w:t>
      </w:r>
      <w:r w:rsidR="00B21CAE">
        <w:rPr>
          <w:b/>
          <w:bCs/>
          <w:lang w:eastAsia="zh-CN"/>
        </w:rPr>
        <w:t>4</w:t>
      </w:r>
      <w:r w:rsidRPr="006837ED">
        <w:rPr>
          <w:b/>
          <w:bCs/>
          <w:lang w:eastAsia="zh-CN"/>
        </w:rPr>
        <w:t>: The NTN UE should use knowledge of neighbo</w:t>
      </w:r>
      <w:r w:rsidR="00B21CAE">
        <w:rPr>
          <w:b/>
          <w:bCs/>
          <w:lang w:eastAsia="zh-CN"/>
        </w:rPr>
        <w:t>u</w:t>
      </w:r>
      <w:r w:rsidRPr="006837ED">
        <w:rPr>
          <w:b/>
          <w:bCs/>
          <w:lang w:eastAsia="zh-CN"/>
        </w:rPr>
        <w:t xml:space="preserve">r satellite ephemeris and its own position to </w:t>
      </w:r>
      <w:r w:rsidR="00D2522D" w:rsidRPr="006837ED">
        <w:rPr>
          <w:b/>
          <w:bCs/>
          <w:lang w:eastAsia="zh-CN"/>
        </w:rPr>
        <w:t>point towards a target satellite during inter-satellite mobility.</w:t>
      </w:r>
      <w:r w:rsidR="003B14D8" w:rsidRPr="006837ED">
        <w:rPr>
          <w:b/>
          <w:bCs/>
          <w:lang w:eastAsia="zh-CN"/>
        </w:rPr>
        <w:t xml:space="preserve"> </w:t>
      </w:r>
    </w:p>
    <w:p w14:paraId="18A44AC1" w14:textId="77777777" w:rsidR="00637BF0" w:rsidRPr="006837ED" w:rsidRDefault="00D2522D" w:rsidP="00494CF5">
      <w:pPr>
        <w:rPr>
          <w:lang w:eastAsia="zh-CN"/>
        </w:rPr>
      </w:pPr>
      <w:r w:rsidRPr="006837ED">
        <w:rPr>
          <w:lang w:eastAsia="zh-CN"/>
        </w:rPr>
        <w:t>Furthermore,</w:t>
      </w:r>
      <w:r w:rsidR="008E3628" w:rsidRPr="006837ED">
        <w:rPr>
          <w:lang w:eastAsia="zh-CN"/>
        </w:rPr>
        <w:t xml:space="preserve"> for NGSO systems</w:t>
      </w:r>
      <w:r w:rsidR="00847434" w:rsidRPr="006837ED">
        <w:rPr>
          <w:lang w:eastAsia="zh-CN"/>
        </w:rPr>
        <w:t xml:space="preserve"> with either Earth-fixed or Earth-moving beams,</w:t>
      </w:r>
      <w:r w:rsidR="008E3628" w:rsidRPr="006837ED">
        <w:rPr>
          <w:lang w:eastAsia="zh-CN"/>
        </w:rPr>
        <w:t xml:space="preserve"> in both in IDLE and CONNECTED mode, the inter-satellite HO or Re-selection</w:t>
      </w:r>
      <w:r w:rsidR="00847434" w:rsidRPr="006837ED">
        <w:rPr>
          <w:lang w:eastAsia="zh-CN"/>
        </w:rPr>
        <w:t xml:space="preserve"> events</w:t>
      </w:r>
      <w:r w:rsidR="008E3628" w:rsidRPr="006837ED">
        <w:rPr>
          <w:lang w:eastAsia="zh-CN"/>
        </w:rPr>
        <w:t xml:space="preserve"> can be </w:t>
      </w:r>
      <w:r w:rsidR="00847434" w:rsidRPr="006837ED">
        <w:rPr>
          <w:lang w:eastAsia="zh-CN"/>
        </w:rPr>
        <w:t>very predictable.</w:t>
      </w:r>
    </w:p>
    <w:p w14:paraId="71D49E82" w14:textId="77777777" w:rsidR="00637BF0" w:rsidRPr="006837ED" w:rsidRDefault="00637BF0" w:rsidP="00637BF0">
      <w:pPr>
        <w:rPr>
          <w:lang w:eastAsia="zh-CN"/>
        </w:rPr>
      </w:pPr>
      <w:r w:rsidRPr="006837ED">
        <w:rPr>
          <w:lang w:eastAsia="zh-CN"/>
        </w:rPr>
        <w:t>Outside of the RRM requirements, there is also an open point as to whether and which higher layer mobility aspects might be impacted by the beam steering capability, one of such being mobility timers. We propose that RAN4 ask RAN2 to clarify any such impacts.</w:t>
      </w:r>
    </w:p>
    <w:p w14:paraId="1134986C" w14:textId="03D195DE" w:rsidR="00D2522D" w:rsidRPr="006837ED" w:rsidRDefault="00637BF0" w:rsidP="00494CF5">
      <w:pPr>
        <w:rPr>
          <w:b/>
          <w:bCs/>
          <w:lang w:eastAsia="ja-JP"/>
        </w:rPr>
      </w:pPr>
      <w:r w:rsidRPr="006837ED">
        <w:rPr>
          <w:b/>
          <w:bCs/>
          <w:lang w:eastAsia="ja-JP"/>
        </w:rPr>
        <w:t>Proposal</w:t>
      </w:r>
      <w:r w:rsidR="00FB000B" w:rsidRPr="006837ED">
        <w:rPr>
          <w:b/>
          <w:bCs/>
          <w:lang w:eastAsia="ja-JP"/>
        </w:rPr>
        <w:t xml:space="preserve"> 1</w:t>
      </w:r>
      <w:r w:rsidR="00963A3E">
        <w:rPr>
          <w:b/>
          <w:bCs/>
          <w:lang w:eastAsia="ja-JP"/>
        </w:rPr>
        <w:t>5</w:t>
      </w:r>
      <w:r w:rsidRPr="006837ED">
        <w:rPr>
          <w:b/>
          <w:bCs/>
          <w:lang w:eastAsia="ja-JP"/>
        </w:rPr>
        <w:t xml:space="preserve">: FFS impact on higher layer mobility aspects.  RAN4 should </w:t>
      </w:r>
      <w:r w:rsidR="00802118" w:rsidRPr="006837ED">
        <w:rPr>
          <w:b/>
          <w:bCs/>
          <w:lang w:eastAsia="ja-JP"/>
        </w:rPr>
        <w:t xml:space="preserve">consider </w:t>
      </w:r>
      <w:r w:rsidRPr="006837ED">
        <w:rPr>
          <w:b/>
          <w:bCs/>
          <w:lang w:eastAsia="ja-JP"/>
        </w:rPr>
        <w:t>send</w:t>
      </w:r>
      <w:r w:rsidR="00802118" w:rsidRPr="006837ED">
        <w:rPr>
          <w:b/>
          <w:bCs/>
          <w:lang w:eastAsia="ja-JP"/>
        </w:rPr>
        <w:t>ing</w:t>
      </w:r>
      <w:r w:rsidRPr="006837ED">
        <w:rPr>
          <w:b/>
          <w:bCs/>
          <w:lang w:eastAsia="ja-JP"/>
        </w:rPr>
        <w:t xml:space="preserve"> an LS to RAN2 to clarify whether beam steering time for </w:t>
      </w:r>
      <w:proofErr w:type="gramStart"/>
      <w:r w:rsidRPr="006837ED">
        <w:rPr>
          <w:b/>
          <w:bCs/>
          <w:lang w:eastAsia="ja-JP"/>
        </w:rPr>
        <w:t>mechanically-steered</w:t>
      </w:r>
      <w:proofErr w:type="gramEnd"/>
      <w:r w:rsidRPr="006837ED">
        <w:rPr>
          <w:b/>
          <w:bCs/>
          <w:lang w:eastAsia="ja-JP"/>
        </w:rPr>
        <w:t xml:space="preserve"> NTN UE may impact mobility timers (e.g. such as t304) during inter-satellite mobility in IDLE and CONNECTED modes.</w:t>
      </w:r>
    </w:p>
    <w:p w14:paraId="69800089" w14:textId="011E18B9" w:rsidR="00F24335" w:rsidRPr="006837ED" w:rsidRDefault="00637BF0" w:rsidP="00494CF5">
      <w:pPr>
        <w:rPr>
          <w:lang w:eastAsia="zh-CN"/>
        </w:rPr>
      </w:pPr>
      <w:r w:rsidRPr="006837ED">
        <w:rPr>
          <w:lang w:eastAsia="zh-CN"/>
        </w:rPr>
        <w:t>Lastly, when</w:t>
      </w:r>
      <w:r w:rsidR="00EC6F00" w:rsidRPr="006837ED">
        <w:rPr>
          <w:lang w:eastAsia="zh-CN"/>
        </w:rPr>
        <w:t xml:space="preserve"> we remove the requirement for measurement of target satellite before inter-satellite mobility, </w:t>
      </w:r>
      <w:r w:rsidR="009E4BD0" w:rsidRPr="006837ED">
        <w:rPr>
          <w:lang w:eastAsia="zh-CN"/>
        </w:rPr>
        <w:t>i</w:t>
      </w:r>
      <w:r w:rsidR="005F15FA" w:rsidRPr="006837ED">
        <w:rPr>
          <w:lang w:eastAsia="zh-CN"/>
        </w:rPr>
        <w:t xml:space="preserve">t is possible that </w:t>
      </w:r>
      <w:proofErr w:type="gramStart"/>
      <w:r w:rsidR="005F15FA" w:rsidRPr="006837ED">
        <w:rPr>
          <w:lang w:eastAsia="zh-CN"/>
        </w:rPr>
        <w:t>a number of</w:t>
      </w:r>
      <w:proofErr w:type="gramEnd"/>
      <w:r w:rsidR="005F15FA" w:rsidRPr="006837ED">
        <w:rPr>
          <w:lang w:eastAsia="zh-CN"/>
        </w:rPr>
        <w:t xml:space="preserve"> corner conditions may arise, </w:t>
      </w:r>
      <w:r w:rsidR="006F7037" w:rsidRPr="006837ED">
        <w:rPr>
          <w:lang w:eastAsia="zh-CN"/>
        </w:rPr>
        <w:t xml:space="preserve">due to the lack of </w:t>
      </w:r>
      <w:r w:rsidR="009E4BD0" w:rsidRPr="006837ED">
        <w:rPr>
          <w:lang w:eastAsia="zh-CN"/>
        </w:rPr>
        <w:t xml:space="preserve">knowledge by the UE on </w:t>
      </w:r>
      <w:r w:rsidR="008860B4" w:rsidRPr="006837ED">
        <w:rPr>
          <w:lang w:eastAsia="zh-CN"/>
        </w:rPr>
        <w:t xml:space="preserve">the </w:t>
      </w:r>
      <w:r w:rsidR="009E4BD0" w:rsidRPr="006837ED">
        <w:rPr>
          <w:lang w:eastAsia="zh-CN"/>
        </w:rPr>
        <w:t>signal from the target satellite</w:t>
      </w:r>
      <w:r w:rsidR="00414DCC" w:rsidRPr="006837ED">
        <w:rPr>
          <w:lang w:eastAsia="zh-CN"/>
        </w:rPr>
        <w:t xml:space="preserve"> ahead of the mobility event</w:t>
      </w:r>
      <w:r w:rsidR="009E4BD0" w:rsidRPr="006837ED">
        <w:rPr>
          <w:lang w:eastAsia="zh-CN"/>
        </w:rPr>
        <w:t>.  One possibility is that</w:t>
      </w:r>
      <w:r w:rsidR="006F7037" w:rsidRPr="006837ED">
        <w:rPr>
          <w:lang w:eastAsia="zh-CN"/>
        </w:rPr>
        <w:t xml:space="preserve"> the UE </w:t>
      </w:r>
      <w:r w:rsidR="005F7A18" w:rsidRPr="006837ED">
        <w:rPr>
          <w:lang w:eastAsia="zh-CN"/>
        </w:rPr>
        <w:t xml:space="preserve">may </w:t>
      </w:r>
      <w:r w:rsidR="006F7037" w:rsidRPr="006837ED">
        <w:rPr>
          <w:lang w:eastAsia="zh-CN"/>
        </w:rPr>
        <w:t>re-point towards a target satellite</w:t>
      </w:r>
      <w:r w:rsidR="00F24335" w:rsidRPr="006837ED">
        <w:rPr>
          <w:lang w:eastAsia="zh-CN"/>
        </w:rPr>
        <w:t xml:space="preserve"> </w:t>
      </w:r>
      <w:r w:rsidR="006F7037" w:rsidRPr="006837ED">
        <w:rPr>
          <w:lang w:eastAsia="zh-CN"/>
        </w:rPr>
        <w:t>which may be subject to temporary or per</w:t>
      </w:r>
      <w:r w:rsidR="00F24335" w:rsidRPr="006837ED">
        <w:rPr>
          <w:lang w:eastAsia="zh-CN"/>
        </w:rPr>
        <w:t xml:space="preserve">manent line-of-sight obstruction.  In such scenario, the HO or re-selection may fail.  </w:t>
      </w:r>
    </w:p>
    <w:p w14:paraId="70C9E6CB" w14:textId="2FFC0D19" w:rsidR="00C37A9D" w:rsidRPr="006837ED" w:rsidRDefault="00A57635" w:rsidP="00414DCC">
      <w:pPr>
        <w:rPr>
          <w:lang w:eastAsia="zh-CN"/>
        </w:rPr>
      </w:pPr>
      <w:r w:rsidRPr="006837ED">
        <w:t>For example, when inter-satellite mobility is triggered</w:t>
      </w:r>
      <w:r w:rsidR="00C37A9D" w:rsidRPr="006837ED">
        <w:t xml:space="preserve"> without prior measurement, there can be two possible outcomes:</w:t>
      </w:r>
    </w:p>
    <w:p w14:paraId="0CA7E951" w14:textId="77777777" w:rsidR="00C37A9D" w:rsidRPr="006837ED" w:rsidRDefault="00C37A9D" w:rsidP="00C37A9D">
      <w:pPr>
        <w:pStyle w:val="ListParagraph"/>
        <w:numPr>
          <w:ilvl w:val="0"/>
          <w:numId w:val="44"/>
        </w:numPr>
        <w:overflowPunct/>
        <w:autoSpaceDE/>
        <w:autoSpaceDN/>
        <w:adjustRightInd/>
        <w:spacing w:after="150"/>
        <w:ind w:right="300" w:firstLineChars="0"/>
        <w:textAlignment w:val="auto"/>
        <w:rPr>
          <w:rFonts w:eastAsia="Times New Roman"/>
        </w:rPr>
      </w:pPr>
      <w:r w:rsidRPr="006837ED">
        <w:rPr>
          <w:rFonts w:eastAsia="Times New Roman"/>
        </w:rPr>
        <w:lastRenderedPageBreak/>
        <w:t xml:space="preserve">The UE finds the target satellite and HO is </w:t>
      </w:r>
      <w:proofErr w:type="gramStart"/>
      <w:r w:rsidRPr="006837ED">
        <w:rPr>
          <w:rFonts w:eastAsia="Times New Roman"/>
        </w:rPr>
        <w:t>successful;</w:t>
      </w:r>
      <w:proofErr w:type="gramEnd"/>
    </w:p>
    <w:p w14:paraId="20AE8DBD" w14:textId="77777777" w:rsidR="00C37A9D" w:rsidRPr="006837ED" w:rsidRDefault="00C37A9D" w:rsidP="00C37A9D">
      <w:pPr>
        <w:pStyle w:val="ListParagraph"/>
        <w:numPr>
          <w:ilvl w:val="0"/>
          <w:numId w:val="44"/>
        </w:numPr>
        <w:overflowPunct/>
        <w:autoSpaceDE/>
        <w:autoSpaceDN/>
        <w:adjustRightInd/>
        <w:spacing w:after="150"/>
        <w:ind w:right="300" w:firstLineChars="0"/>
        <w:textAlignment w:val="auto"/>
        <w:rPr>
          <w:rFonts w:eastAsia="Times New Roman"/>
        </w:rPr>
      </w:pPr>
      <w:r w:rsidRPr="006837ED">
        <w:rPr>
          <w:rFonts w:eastAsia="Times New Roman"/>
        </w:rPr>
        <w:t xml:space="preserve">The UE does not find the target satellite due to temporary or permanent </w:t>
      </w:r>
      <w:proofErr w:type="spellStart"/>
      <w:r w:rsidRPr="006837ED">
        <w:rPr>
          <w:rFonts w:eastAsia="Times New Roman"/>
        </w:rPr>
        <w:t>LoS</w:t>
      </w:r>
      <w:proofErr w:type="spellEnd"/>
      <w:r w:rsidRPr="006837ED">
        <w:rPr>
          <w:rFonts w:eastAsia="Times New Roman"/>
        </w:rPr>
        <w:t xml:space="preserve"> obstruction or absence of the satellite:</w:t>
      </w:r>
    </w:p>
    <w:p w14:paraId="63803FCF" w14:textId="3BACDDBF" w:rsidR="00C37A9D" w:rsidRPr="006837ED" w:rsidRDefault="00C37A9D" w:rsidP="00C37A9D">
      <w:pPr>
        <w:pStyle w:val="ListParagraph"/>
        <w:numPr>
          <w:ilvl w:val="1"/>
          <w:numId w:val="44"/>
        </w:numPr>
        <w:overflowPunct/>
        <w:autoSpaceDE/>
        <w:autoSpaceDN/>
        <w:adjustRightInd/>
        <w:spacing w:after="150"/>
        <w:ind w:right="300" w:firstLineChars="0"/>
        <w:textAlignment w:val="auto"/>
        <w:rPr>
          <w:rFonts w:eastAsia="Times New Roman"/>
        </w:rPr>
      </w:pPr>
      <w:r w:rsidRPr="006837ED">
        <w:rPr>
          <w:rFonts w:eastAsia="Times New Roman"/>
        </w:rPr>
        <w:t>Temporary obstruction</w:t>
      </w:r>
    </w:p>
    <w:p w14:paraId="4A1CD239" w14:textId="7E6957F4" w:rsidR="00C37A9D" w:rsidRPr="006837ED" w:rsidRDefault="00C37A9D" w:rsidP="00C37A9D">
      <w:pPr>
        <w:pStyle w:val="ListParagraph"/>
        <w:numPr>
          <w:ilvl w:val="1"/>
          <w:numId w:val="44"/>
        </w:numPr>
        <w:overflowPunct/>
        <w:autoSpaceDE/>
        <w:autoSpaceDN/>
        <w:adjustRightInd/>
        <w:spacing w:after="150"/>
        <w:ind w:right="300" w:firstLineChars="0"/>
        <w:textAlignment w:val="auto"/>
        <w:rPr>
          <w:rFonts w:eastAsia="Times New Roman"/>
        </w:rPr>
      </w:pPr>
      <w:r w:rsidRPr="006837ED">
        <w:rPr>
          <w:rFonts w:eastAsia="Times New Roman"/>
        </w:rPr>
        <w:t>Permanent obstruction or absence of target satellite</w:t>
      </w:r>
    </w:p>
    <w:p w14:paraId="44A78692" w14:textId="31FF5861" w:rsidR="00151E43" w:rsidRPr="006837ED" w:rsidRDefault="00942B9B" w:rsidP="006167FA">
      <w:pPr>
        <w:spacing w:after="150"/>
        <w:ind w:right="300"/>
        <w:rPr>
          <w:rFonts w:eastAsia="Times New Roman"/>
        </w:rPr>
      </w:pPr>
      <w:r w:rsidRPr="006837ED">
        <w:rPr>
          <w:lang w:eastAsia="zh-CN"/>
        </w:rPr>
        <w:t xml:space="preserve">How the UE should behave in such scenarios may need to be studied.  </w:t>
      </w:r>
      <w:r w:rsidRPr="006837ED">
        <w:rPr>
          <w:rFonts w:eastAsia="Times New Roman"/>
        </w:rPr>
        <w:t xml:space="preserve">One approach </w:t>
      </w:r>
      <w:r w:rsidR="003645CD" w:rsidRPr="006837ED">
        <w:rPr>
          <w:rFonts w:eastAsia="Times New Roman"/>
        </w:rPr>
        <w:t>could be</w:t>
      </w:r>
      <w:r w:rsidRPr="006837ED">
        <w:rPr>
          <w:rFonts w:eastAsia="Times New Roman"/>
        </w:rPr>
        <w:t xml:space="preserve"> that </w:t>
      </w:r>
      <w:r w:rsidR="00C63BC8" w:rsidRPr="006837ED">
        <w:rPr>
          <w:rFonts w:eastAsia="Times New Roman"/>
        </w:rPr>
        <w:t xml:space="preserve">the UE is simply instructed to perform a HO </w:t>
      </w:r>
      <w:r w:rsidR="0029248C" w:rsidRPr="006837ED">
        <w:rPr>
          <w:rFonts w:eastAsia="Times New Roman"/>
        </w:rPr>
        <w:t>without any knowledge of the target satellite</w:t>
      </w:r>
      <w:r w:rsidR="008238DD" w:rsidRPr="006837ED">
        <w:rPr>
          <w:rFonts w:eastAsia="Times New Roman"/>
        </w:rPr>
        <w:t xml:space="preserve"> signal level.</w:t>
      </w:r>
      <w:r w:rsidR="006167FA" w:rsidRPr="006837ED">
        <w:rPr>
          <w:rFonts w:eastAsia="Times New Roman"/>
        </w:rPr>
        <w:t xml:space="preserve">  </w:t>
      </w:r>
      <w:r w:rsidR="00151E43" w:rsidRPr="006837ED">
        <w:rPr>
          <w:rFonts w:eastAsia="Times New Roman"/>
        </w:rPr>
        <w:t xml:space="preserve"> This might mean that if the HO fails, the UE will eventually declare BFD, RLF and lose connection to the network.</w:t>
      </w:r>
    </w:p>
    <w:p w14:paraId="2D5E017D" w14:textId="2864F2EE" w:rsidR="00860A62" w:rsidRPr="006837ED" w:rsidRDefault="000234A4" w:rsidP="00860A62">
      <w:pPr>
        <w:spacing w:after="150"/>
        <w:ind w:right="300"/>
        <w:rPr>
          <w:lang w:eastAsia="zh-CN"/>
        </w:rPr>
      </w:pPr>
      <w:r w:rsidRPr="006837ED">
        <w:rPr>
          <w:lang w:eastAsia="zh-CN"/>
        </w:rPr>
        <w:t xml:space="preserve">Another approach </w:t>
      </w:r>
      <w:r w:rsidR="008860B4" w:rsidRPr="006837ED">
        <w:rPr>
          <w:lang w:eastAsia="zh-CN"/>
        </w:rPr>
        <w:t>c</w:t>
      </w:r>
      <w:r w:rsidRPr="006837ED">
        <w:rPr>
          <w:lang w:eastAsia="zh-CN"/>
        </w:rPr>
        <w:t xml:space="preserve">ould be that </w:t>
      </w:r>
      <w:r w:rsidR="004B5C68" w:rsidRPr="006837ED">
        <w:rPr>
          <w:lang w:eastAsia="zh-CN"/>
        </w:rPr>
        <w:t>the</w:t>
      </w:r>
      <w:r w:rsidRPr="006837ED">
        <w:rPr>
          <w:lang w:eastAsia="zh-CN"/>
        </w:rPr>
        <w:t xml:space="preserve"> UE</w:t>
      </w:r>
      <w:r w:rsidR="004B5C68" w:rsidRPr="006837ED">
        <w:rPr>
          <w:lang w:eastAsia="zh-CN"/>
        </w:rPr>
        <w:t xml:space="preserve"> should </w:t>
      </w:r>
      <w:r w:rsidRPr="006837ED">
        <w:rPr>
          <w:lang w:eastAsia="zh-CN"/>
        </w:rPr>
        <w:t>perform both target satellite measurement and HO at the same time,</w:t>
      </w:r>
      <w:r w:rsidR="004B5C68" w:rsidRPr="006837ED">
        <w:rPr>
          <w:lang w:eastAsia="zh-CN"/>
        </w:rPr>
        <w:t xml:space="preserve"> after having steered towards the target satellite,</w:t>
      </w:r>
      <w:r w:rsidRPr="006837ED">
        <w:rPr>
          <w:lang w:eastAsia="zh-CN"/>
        </w:rPr>
        <w:t xml:space="preserve"> as a </w:t>
      </w:r>
      <w:r w:rsidR="004B5C68" w:rsidRPr="006837ED">
        <w:rPr>
          <w:lang w:eastAsia="zh-CN"/>
        </w:rPr>
        <w:t>form</w:t>
      </w:r>
      <w:r w:rsidRPr="006837ED">
        <w:rPr>
          <w:lang w:eastAsia="zh-CN"/>
        </w:rPr>
        <w:t xml:space="preserve"> of C</w:t>
      </w:r>
      <w:r w:rsidR="004B5C68" w:rsidRPr="006837ED">
        <w:rPr>
          <w:lang w:eastAsia="zh-CN"/>
        </w:rPr>
        <w:t xml:space="preserve">onditional </w:t>
      </w:r>
      <w:r w:rsidRPr="006837ED">
        <w:rPr>
          <w:lang w:eastAsia="zh-CN"/>
        </w:rPr>
        <w:t>HO</w:t>
      </w:r>
      <w:r w:rsidR="004B5C68" w:rsidRPr="006837ED">
        <w:rPr>
          <w:lang w:eastAsia="zh-CN"/>
        </w:rPr>
        <w:t xml:space="preserve"> (CHO)</w:t>
      </w:r>
      <w:r w:rsidRPr="006837ED">
        <w:rPr>
          <w:lang w:eastAsia="zh-CN"/>
        </w:rPr>
        <w:t xml:space="preserve">.  </w:t>
      </w:r>
      <w:r w:rsidR="004B5C68" w:rsidRPr="006837ED">
        <w:rPr>
          <w:lang w:eastAsia="zh-CN"/>
        </w:rPr>
        <w:t>The procedure could assume that</w:t>
      </w:r>
      <w:r w:rsidR="00957973" w:rsidRPr="006837ED">
        <w:rPr>
          <w:lang w:eastAsia="zh-CN"/>
        </w:rPr>
        <w:t xml:space="preserve"> the </w:t>
      </w:r>
      <w:r w:rsidRPr="006837ED">
        <w:rPr>
          <w:lang w:eastAsia="zh-CN"/>
        </w:rPr>
        <w:t xml:space="preserve">UE should </w:t>
      </w:r>
      <w:r w:rsidR="004B5C68" w:rsidRPr="006837ED">
        <w:rPr>
          <w:lang w:eastAsia="zh-CN"/>
        </w:rPr>
        <w:t>point</w:t>
      </w:r>
      <w:r w:rsidRPr="006837ED">
        <w:rPr>
          <w:lang w:eastAsia="zh-CN"/>
        </w:rPr>
        <w:t xml:space="preserve"> to the new target satellite, but </w:t>
      </w:r>
      <w:r w:rsidR="007779CF" w:rsidRPr="006837ED">
        <w:rPr>
          <w:lang w:eastAsia="zh-CN"/>
        </w:rPr>
        <w:t xml:space="preserve">autonomously decide to </w:t>
      </w:r>
      <w:r w:rsidRPr="006837ED">
        <w:rPr>
          <w:lang w:eastAsia="zh-CN"/>
        </w:rPr>
        <w:t>only perform HO in case the target satellite measurement succeeds (condition is met)</w:t>
      </w:r>
      <w:r w:rsidR="007779CF" w:rsidRPr="006837ED">
        <w:rPr>
          <w:lang w:eastAsia="zh-CN"/>
        </w:rPr>
        <w:t xml:space="preserve">, without </w:t>
      </w:r>
      <w:r w:rsidR="0012735F" w:rsidRPr="006837ED">
        <w:rPr>
          <w:lang w:eastAsia="zh-CN"/>
        </w:rPr>
        <w:t xml:space="preserve">first </w:t>
      </w:r>
      <w:r w:rsidR="007779CF" w:rsidRPr="006837ED">
        <w:rPr>
          <w:lang w:eastAsia="zh-CN"/>
        </w:rPr>
        <w:t xml:space="preserve">reporting the measurement result to the source </w:t>
      </w:r>
      <w:proofErr w:type="spellStart"/>
      <w:r w:rsidR="00DD5557" w:rsidRPr="006837ED">
        <w:rPr>
          <w:lang w:eastAsia="zh-CN"/>
        </w:rPr>
        <w:t>gNB</w:t>
      </w:r>
      <w:proofErr w:type="spellEnd"/>
      <w:r w:rsidRPr="006837ED">
        <w:rPr>
          <w:lang w:eastAsia="zh-CN"/>
        </w:rPr>
        <w:t xml:space="preserve">.  If </w:t>
      </w:r>
      <w:r w:rsidR="0012735F" w:rsidRPr="006837ED">
        <w:rPr>
          <w:lang w:eastAsia="zh-CN"/>
        </w:rPr>
        <w:t xml:space="preserve">the condition is not met, the UE could </w:t>
      </w:r>
      <w:r w:rsidR="0088232A" w:rsidRPr="006837ED">
        <w:rPr>
          <w:lang w:eastAsia="zh-CN"/>
        </w:rPr>
        <w:t xml:space="preserve">attempt HO to another satellite if </w:t>
      </w:r>
      <w:r w:rsidR="00151E43" w:rsidRPr="006837ED">
        <w:rPr>
          <w:lang w:eastAsia="zh-CN"/>
        </w:rPr>
        <w:t xml:space="preserve">known, or </w:t>
      </w:r>
      <w:r w:rsidR="0012735F" w:rsidRPr="006837ED">
        <w:rPr>
          <w:lang w:eastAsia="zh-CN"/>
        </w:rPr>
        <w:t xml:space="preserve">re-point towards </w:t>
      </w:r>
      <w:r w:rsidR="0088232A" w:rsidRPr="006837ED">
        <w:rPr>
          <w:lang w:eastAsia="zh-CN"/>
        </w:rPr>
        <w:t>the last known</w:t>
      </w:r>
      <w:r w:rsidR="0012735F" w:rsidRPr="006837ED">
        <w:rPr>
          <w:lang w:eastAsia="zh-CN"/>
        </w:rPr>
        <w:t xml:space="preserve"> satellite (if available)</w:t>
      </w:r>
      <w:r w:rsidR="00151E43" w:rsidRPr="006837ED">
        <w:rPr>
          <w:lang w:eastAsia="zh-CN"/>
        </w:rPr>
        <w:t>.</w:t>
      </w:r>
    </w:p>
    <w:p w14:paraId="48CF5D15" w14:textId="03B8EC3C" w:rsidR="00860A62" w:rsidRPr="006837ED" w:rsidRDefault="00543219" w:rsidP="006167FA">
      <w:pPr>
        <w:rPr>
          <w:b/>
          <w:bCs/>
          <w:lang w:eastAsia="zh-CN"/>
        </w:rPr>
      </w:pPr>
      <w:r w:rsidRPr="006837ED">
        <w:rPr>
          <w:b/>
          <w:bCs/>
          <w:lang w:eastAsia="zh-CN"/>
        </w:rPr>
        <w:t>Proposal</w:t>
      </w:r>
      <w:r w:rsidR="00FB000B" w:rsidRPr="006837ED">
        <w:rPr>
          <w:b/>
          <w:bCs/>
          <w:lang w:eastAsia="zh-CN"/>
        </w:rPr>
        <w:t xml:space="preserve"> 1</w:t>
      </w:r>
      <w:r w:rsidR="00963A3E">
        <w:rPr>
          <w:b/>
          <w:bCs/>
          <w:lang w:eastAsia="zh-CN"/>
        </w:rPr>
        <w:t>6</w:t>
      </w:r>
      <w:r w:rsidRPr="006837ED">
        <w:rPr>
          <w:b/>
          <w:bCs/>
          <w:lang w:eastAsia="zh-CN"/>
        </w:rPr>
        <w:t xml:space="preserve">: </w:t>
      </w:r>
      <w:r w:rsidR="00657EC5" w:rsidRPr="006837ED">
        <w:rPr>
          <w:b/>
          <w:bCs/>
          <w:lang w:eastAsia="zh-CN"/>
        </w:rPr>
        <w:t xml:space="preserve">Consider the following situations </w:t>
      </w:r>
      <w:r w:rsidRPr="006837ED">
        <w:rPr>
          <w:b/>
          <w:bCs/>
          <w:lang w:eastAsia="zh-CN"/>
        </w:rPr>
        <w:t xml:space="preserve">when handling inter-satellite mobility for </w:t>
      </w:r>
      <w:proofErr w:type="gramStart"/>
      <w:r w:rsidRPr="006837ED">
        <w:rPr>
          <w:b/>
          <w:bCs/>
          <w:lang w:eastAsia="zh-CN"/>
        </w:rPr>
        <w:t>mechanically-steered</w:t>
      </w:r>
      <w:proofErr w:type="gramEnd"/>
      <w:r w:rsidRPr="006837ED">
        <w:rPr>
          <w:b/>
          <w:bCs/>
          <w:lang w:eastAsia="zh-CN"/>
        </w:rPr>
        <w:t xml:space="preserve"> NTN UE</w:t>
      </w:r>
      <w:r w:rsidR="006167FA" w:rsidRPr="006837ED">
        <w:rPr>
          <w:b/>
          <w:bCs/>
          <w:lang w:eastAsia="zh-CN"/>
        </w:rPr>
        <w:t xml:space="preserve"> </w:t>
      </w:r>
      <w:r w:rsidR="00657EC5" w:rsidRPr="006837ED">
        <w:rPr>
          <w:b/>
          <w:bCs/>
          <w:lang w:eastAsia="zh-CN"/>
        </w:rPr>
        <w:t xml:space="preserve">when the UE does not find the target satellite due to temporary or permanent </w:t>
      </w:r>
      <w:proofErr w:type="spellStart"/>
      <w:r w:rsidR="00657EC5" w:rsidRPr="006837ED">
        <w:rPr>
          <w:b/>
          <w:bCs/>
          <w:lang w:eastAsia="zh-CN"/>
        </w:rPr>
        <w:t>LoS</w:t>
      </w:r>
      <w:proofErr w:type="spellEnd"/>
      <w:r w:rsidR="00657EC5" w:rsidRPr="006837ED">
        <w:rPr>
          <w:b/>
          <w:bCs/>
          <w:lang w:eastAsia="zh-CN"/>
        </w:rPr>
        <w:t xml:space="preserve"> obstruction or absence of the satellite:</w:t>
      </w:r>
    </w:p>
    <w:p w14:paraId="1A15DBBF" w14:textId="77777777" w:rsidR="00657EC5" w:rsidRPr="006837ED" w:rsidRDefault="00657EC5" w:rsidP="00657EC5">
      <w:pPr>
        <w:pStyle w:val="ListParagraph"/>
        <w:numPr>
          <w:ilvl w:val="1"/>
          <w:numId w:val="43"/>
        </w:numPr>
        <w:ind w:firstLineChars="0"/>
        <w:rPr>
          <w:rFonts w:eastAsia="SimSun"/>
          <w:b/>
          <w:bCs/>
          <w:lang w:eastAsia="zh-CN"/>
        </w:rPr>
      </w:pPr>
      <w:r w:rsidRPr="006837ED">
        <w:rPr>
          <w:b/>
          <w:bCs/>
          <w:lang w:eastAsia="zh-CN"/>
        </w:rPr>
        <w:t>Case 1: Temporary obstruction</w:t>
      </w:r>
    </w:p>
    <w:p w14:paraId="5DCC984D" w14:textId="01965265" w:rsidR="00DA61C9" w:rsidRPr="006837ED" w:rsidRDefault="00657EC5" w:rsidP="00DA61C9">
      <w:pPr>
        <w:pStyle w:val="ListParagraph"/>
        <w:numPr>
          <w:ilvl w:val="1"/>
          <w:numId w:val="43"/>
        </w:numPr>
        <w:ind w:firstLineChars="0"/>
        <w:rPr>
          <w:rFonts w:eastAsia="SimSun"/>
          <w:b/>
          <w:bCs/>
          <w:lang w:eastAsia="zh-CN"/>
        </w:rPr>
      </w:pPr>
      <w:r w:rsidRPr="006837ED">
        <w:rPr>
          <w:b/>
          <w:bCs/>
          <w:lang w:eastAsia="zh-CN"/>
        </w:rPr>
        <w:t>Case 2: Permanent obstruction or absence of target satellite</w:t>
      </w:r>
    </w:p>
    <w:p w14:paraId="2A237D19" w14:textId="5494936E" w:rsidR="00657EC5" w:rsidRPr="006837ED" w:rsidRDefault="00657EC5" w:rsidP="00657EC5">
      <w:pPr>
        <w:ind w:left="360"/>
        <w:rPr>
          <w:b/>
          <w:bCs/>
          <w:lang w:eastAsia="zh-CN"/>
        </w:rPr>
      </w:pPr>
    </w:p>
    <w:p w14:paraId="584FBCD0" w14:textId="77777777" w:rsidR="00543219" w:rsidRPr="006837ED" w:rsidRDefault="00543219" w:rsidP="00543219">
      <w:pPr>
        <w:ind w:right="150"/>
      </w:pPr>
    </w:p>
    <w:p w14:paraId="34F27128" w14:textId="77777777" w:rsidR="00DB2858" w:rsidRPr="006837ED" w:rsidRDefault="00DB2858" w:rsidP="00266211">
      <w:pPr>
        <w:rPr>
          <w:lang w:eastAsia="zh-CN"/>
        </w:rPr>
      </w:pPr>
    </w:p>
    <w:p w14:paraId="1846CC90" w14:textId="77777777" w:rsidR="004E4E0B" w:rsidRPr="006837ED" w:rsidRDefault="004E4E0B" w:rsidP="00266211">
      <w:pPr>
        <w:rPr>
          <w:lang w:eastAsia="zh-CN"/>
        </w:rPr>
      </w:pPr>
    </w:p>
    <w:p w14:paraId="67452C67" w14:textId="2F7C8513" w:rsidR="004F11F3" w:rsidRPr="006837ED" w:rsidRDefault="00413317" w:rsidP="004F11F3">
      <w:pPr>
        <w:pStyle w:val="Heading1"/>
        <w:rPr>
          <w:rFonts w:cs="Arial"/>
          <w:lang w:val="en-GB" w:eastAsia="ja-JP"/>
        </w:rPr>
      </w:pPr>
      <w:r w:rsidRPr="006837ED">
        <w:rPr>
          <w:rFonts w:cs="Arial"/>
          <w:lang w:val="en-GB" w:eastAsia="ja-JP"/>
        </w:rPr>
        <w:t>C</w:t>
      </w:r>
      <w:r w:rsidR="009701E3" w:rsidRPr="006837ED">
        <w:rPr>
          <w:rFonts w:cs="Arial"/>
          <w:lang w:val="en-GB" w:eastAsia="ja-JP"/>
        </w:rPr>
        <w:t>onclusion</w:t>
      </w:r>
    </w:p>
    <w:p w14:paraId="03AB9D99" w14:textId="77777777" w:rsidR="00CE428E" w:rsidRPr="006837ED" w:rsidRDefault="00CE428E" w:rsidP="009701E3">
      <w:pPr>
        <w:rPr>
          <w:b/>
          <w:bCs/>
          <w:lang w:eastAsia="ja-JP"/>
        </w:rPr>
      </w:pPr>
    </w:p>
    <w:p w14:paraId="77741FCB" w14:textId="77777777" w:rsidR="00CE428E" w:rsidRPr="006837ED" w:rsidRDefault="00CE428E" w:rsidP="009701E3">
      <w:pPr>
        <w:rPr>
          <w:b/>
          <w:bCs/>
          <w:lang w:eastAsia="ja-JP"/>
        </w:rPr>
      </w:pPr>
    </w:p>
    <w:p w14:paraId="4BBCE7DB" w14:textId="69C9A2B6" w:rsidR="00CE4F3D" w:rsidRPr="006837ED" w:rsidRDefault="00CE4F3D" w:rsidP="009701E3">
      <w:pPr>
        <w:rPr>
          <w:lang w:eastAsia="ja-JP"/>
        </w:rPr>
      </w:pPr>
      <w:r w:rsidRPr="006837ED">
        <w:rPr>
          <w:b/>
          <w:bCs/>
          <w:lang w:eastAsia="ja-JP"/>
        </w:rPr>
        <w:t>Proposal</w:t>
      </w:r>
      <w:r w:rsidR="00B53F2D" w:rsidRPr="006837ED">
        <w:rPr>
          <w:b/>
          <w:bCs/>
          <w:lang w:eastAsia="ja-JP"/>
        </w:rPr>
        <w:t xml:space="preserve"> 1</w:t>
      </w:r>
      <w:r w:rsidRPr="006837ED">
        <w:rPr>
          <w:b/>
          <w:bCs/>
          <w:lang w:eastAsia="ja-JP"/>
        </w:rPr>
        <w:t>:</w:t>
      </w:r>
      <w:r w:rsidRPr="006837ED">
        <w:rPr>
          <w:lang w:eastAsia="ja-JP"/>
        </w:rPr>
        <w:t xml:space="preserve"> </w:t>
      </w:r>
      <w:r w:rsidRPr="006837ED">
        <w:rPr>
          <w:b/>
          <w:bCs/>
          <w:lang w:eastAsia="ja-JP"/>
        </w:rPr>
        <w:t xml:space="preserve">Adopt the </w:t>
      </w:r>
      <w:proofErr w:type="gramStart"/>
      <w:r w:rsidRPr="006837ED">
        <w:rPr>
          <w:b/>
          <w:bCs/>
          <w:lang w:eastAsia="ja-JP"/>
        </w:rPr>
        <w:t>term ”Directional</w:t>
      </w:r>
      <w:proofErr w:type="gramEnd"/>
      <w:r w:rsidRPr="006837ED">
        <w:rPr>
          <w:b/>
          <w:bCs/>
          <w:lang w:eastAsia="ja-JP"/>
        </w:rPr>
        <w:t xml:space="preserve"> NTN UE” to identify an NTN UE that ha</w:t>
      </w:r>
      <w:r w:rsidR="00671FA6" w:rsidRPr="006837ED">
        <w:rPr>
          <w:b/>
          <w:bCs/>
          <w:lang w:eastAsia="ja-JP"/>
        </w:rPr>
        <w:t>s directional antenna,</w:t>
      </w:r>
      <w:r w:rsidR="00364CFE" w:rsidRPr="006837ED">
        <w:rPr>
          <w:b/>
          <w:bCs/>
          <w:lang w:eastAsia="ja-JP"/>
        </w:rPr>
        <w:t xml:space="preserve"> typically known in satellite communications as ”Very Small Aperture Terminal (VSAT)”,</w:t>
      </w:r>
      <w:r w:rsidR="00671FA6" w:rsidRPr="006837ED">
        <w:rPr>
          <w:b/>
          <w:bCs/>
          <w:lang w:eastAsia="ja-JP"/>
        </w:rPr>
        <w:t xml:space="preserve"> irrespective of whether </w:t>
      </w:r>
      <w:r w:rsidR="000F684E" w:rsidRPr="006837ED">
        <w:rPr>
          <w:b/>
          <w:bCs/>
          <w:lang w:eastAsia="ja-JP"/>
        </w:rPr>
        <w:t xml:space="preserve">it is fixed or mobile, </w:t>
      </w:r>
      <w:r w:rsidR="00671FA6" w:rsidRPr="006837ED">
        <w:rPr>
          <w:b/>
          <w:bCs/>
          <w:lang w:eastAsia="ja-JP"/>
        </w:rPr>
        <w:t>mechanically-steered</w:t>
      </w:r>
      <w:r w:rsidR="000F684E" w:rsidRPr="006837ED">
        <w:rPr>
          <w:b/>
          <w:bCs/>
          <w:lang w:eastAsia="ja-JP"/>
        </w:rPr>
        <w:t xml:space="preserve"> or </w:t>
      </w:r>
      <w:r w:rsidR="00671FA6" w:rsidRPr="006837ED">
        <w:rPr>
          <w:b/>
          <w:bCs/>
          <w:lang w:eastAsia="ja-JP"/>
        </w:rPr>
        <w:t xml:space="preserve">electronically-steered, </w:t>
      </w:r>
      <w:r w:rsidR="000F684E" w:rsidRPr="006837ED">
        <w:rPr>
          <w:b/>
          <w:bCs/>
          <w:lang w:eastAsia="ja-JP"/>
        </w:rPr>
        <w:t>based on parabolic reflector or phased array.</w:t>
      </w:r>
      <w:r w:rsidR="000F684E" w:rsidRPr="006837ED">
        <w:rPr>
          <w:lang w:eastAsia="ja-JP"/>
        </w:rPr>
        <w:t xml:space="preserve"> </w:t>
      </w:r>
    </w:p>
    <w:p w14:paraId="4FD72745" w14:textId="795CFC7A" w:rsidR="00FF78C2" w:rsidRPr="006837ED" w:rsidRDefault="00FF78C2" w:rsidP="009701E3">
      <w:pPr>
        <w:rPr>
          <w:b/>
          <w:bCs/>
          <w:lang w:eastAsia="ja-JP"/>
        </w:rPr>
      </w:pPr>
      <w:r w:rsidRPr="006837ED">
        <w:rPr>
          <w:b/>
          <w:bCs/>
          <w:lang w:eastAsia="ja-JP"/>
        </w:rPr>
        <w:t>Proposal</w:t>
      </w:r>
      <w:r w:rsidR="00B53F2D" w:rsidRPr="006837ED">
        <w:rPr>
          <w:b/>
          <w:bCs/>
          <w:lang w:eastAsia="ja-JP"/>
        </w:rPr>
        <w:t xml:space="preserve"> 2</w:t>
      </w:r>
      <w:r w:rsidRPr="006837ED">
        <w:rPr>
          <w:b/>
          <w:bCs/>
          <w:lang w:eastAsia="ja-JP"/>
        </w:rPr>
        <w:t xml:space="preserve">: </w:t>
      </w:r>
      <w:r w:rsidR="00692685" w:rsidRPr="006837ED">
        <w:rPr>
          <w:b/>
          <w:bCs/>
          <w:lang w:eastAsia="ja-JP"/>
        </w:rPr>
        <w:t>Consider</w:t>
      </w:r>
      <w:r w:rsidRPr="006837ED">
        <w:rPr>
          <w:b/>
          <w:bCs/>
          <w:lang w:eastAsia="ja-JP"/>
        </w:rPr>
        <w:t xml:space="preserve"> </w:t>
      </w:r>
      <w:proofErr w:type="gramStart"/>
      <w:r w:rsidR="003C5231" w:rsidRPr="006837ED">
        <w:rPr>
          <w:b/>
          <w:bCs/>
          <w:lang w:eastAsia="ja-JP"/>
        </w:rPr>
        <w:t>mechanically-steered</w:t>
      </w:r>
      <w:proofErr w:type="gramEnd"/>
      <w:r w:rsidR="003C5231" w:rsidRPr="006837ED">
        <w:rPr>
          <w:b/>
          <w:bCs/>
          <w:lang w:eastAsia="ja-JP"/>
        </w:rPr>
        <w:t xml:space="preserve"> </w:t>
      </w:r>
      <w:r w:rsidR="004A271C" w:rsidRPr="006837ED">
        <w:rPr>
          <w:b/>
          <w:bCs/>
          <w:lang w:eastAsia="ja-JP"/>
        </w:rPr>
        <w:t xml:space="preserve">and </w:t>
      </w:r>
      <w:r w:rsidR="00B53F2D" w:rsidRPr="006837ED">
        <w:rPr>
          <w:b/>
          <w:bCs/>
          <w:lang w:eastAsia="ja-JP"/>
        </w:rPr>
        <w:t xml:space="preserve">electronically-steered </w:t>
      </w:r>
      <w:r w:rsidR="003C5231" w:rsidRPr="006837ED">
        <w:rPr>
          <w:b/>
          <w:bCs/>
          <w:lang w:eastAsia="ja-JP"/>
        </w:rPr>
        <w:t xml:space="preserve">NTN UE </w:t>
      </w:r>
      <w:r w:rsidR="00692685" w:rsidRPr="006837ED">
        <w:rPr>
          <w:b/>
          <w:bCs/>
          <w:lang w:eastAsia="ja-JP"/>
        </w:rPr>
        <w:t>irrespective of whether it is based on</w:t>
      </w:r>
      <w:r w:rsidR="003C5231" w:rsidRPr="006837ED">
        <w:rPr>
          <w:b/>
          <w:bCs/>
          <w:lang w:eastAsia="ja-JP"/>
        </w:rPr>
        <w:t xml:space="preserve"> parabolic of phased array aperture</w:t>
      </w:r>
      <w:r w:rsidR="002A1F6F" w:rsidRPr="006837ED">
        <w:rPr>
          <w:b/>
          <w:bCs/>
          <w:lang w:eastAsia="ja-JP"/>
        </w:rPr>
        <w:t xml:space="preserve"> and irrespective of the orbit (GEO, MEO, LEO).</w:t>
      </w:r>
    </w:p>
    <w:p w14:paraId="7A70E0B1" w14:textId="076F2E5C" w:rsidR="00692685" w:rsidRPr="006837ED" w:rsidRDefault="00692685" w:rsidP="009701E3">
      <w:pPr>
        <w:rPr>
          <w:lang w:eastAsia="ja-JP"/>
        </w:rPr>
      </w:pPr>
      <w:r w:rsidRPr="006837ED">
        <w:rPr>
          <w:b/>
          <w:bCs/>
          <w:lang w:eastAsia="ja-JP"/>
        </w:rPr>
        <w:t>Proposal</w:t>
      </w:r>
      <w:r w:rsidR="00B53F2D" w:rsidRPr="006837ED">
        <w:rPr>
          <w:b/>
          <w:bCs/>
          <w:lang w:eastAsia="ja-JP"/>
        </w:rPr>
        <w:t xml:space="preserve"> 3</w:t>
      </w:r>
      <w:r w:rsidRPr="006837ED">
        <w:rPr>
          <w:b/>
          <w:bCs/>
          <w:lang w:eastAsia="ja-JP"/>
        </w:rPr>
        <w:t>:</w:t>
      </w:r>
      <w:r w:rsidRPr="006837ED">
        <w:rPr>
          <w:lang w:eastAsia="ja-JP"/>
        </w:rPr>
        <w:t xml:space="preserve"> </w:t>
      </w:r>
      <w:r w:rsidR="00CC5000" w:rsidRPr="006837ED">
        <w:rPr>
          <w:b/>
          <w:bCs/>
          <w:lang w:eastAsia="ja-JP"/>
        </w:rPr>
        <w:t xml:space="preserve">Do not consider </w:t>
      </w:r>
      <w:r w:rsidR="00BA07FF" w:rsidRPr="006837ED">
        <w:rPr>
          <w:b/>
          <w:bCs/>
          <w:lang w:eastAsia="ja-JP"/>
        </w:rPr>
        <w:t>hybrid mechanical-electronically steered NTN UE</w:t>
      </w:r>
      <w:r w:rsidR="00CC5000" w:rsidRPr="006837ED">
        <w:rPr>
          <w:b/>
          <w:bCs/>
          <w:lang w:eastAsia="ja-JP"/>
        </w:rPr>
        <w:t xml:space="preserve"> as a separate </w:t>
      </w:r>
      <w:proofErr w:type="gramStart"/>
      <w:r w:rsidR="00CC5000" w:rsidRPr="006837ED">
        <w:rPr>
          <w:b/>
          <w:bCs/>
          <w:lang w:eastAsia="ja-JP"/>
        </w:rPr>
        <w:t>case</w:t>
      </w:r>
      <w:proofErr w:type="gramEnd"/>
    </w:p>
    <w:p w14:paraId="03A87F39" w14:textId="77777777" w:rsidR="00692685" w:rsidRPr="006837ED" w:rsidRDefault="00692685" w:rsidP="009701E3">
      <w:pPr>
        <w:rPr>
          <w:lang w:eastAsia="ja-JP"/>
        </w:rPr>
      </w:pPr>
    </w:p>
    <w:p w14:paraId="35270B3F" w14:textId="207187FA" w:rsidR="009701E3" w:rsidRPr="006837ED" w:rsidRDefault="00970BC1" w:rsidP="009701E3">
      <w:pPr>
        <w:rPr>
          <w:b/>
          <w:bCs/>
          <w:lang w:eastAsia="ja-JP"/>
        </w:rPr>
      </w:pPr>
      <w:r w:rsidRPr="006837ED">
        <w:rPr>
          <w:b/>
          <w:bCs/>
          <w:lang w:eastAsia="ja-JP"/>
        </w:rPr>
        <w:t>Proposal</w:t>
      </w:r>
      <w:r w:rsidR="00B53F2D" w:rsidRPr="006837ED">
        <w:rPr>
          <w:b/>
          <w:bCs/>
          <w:lang w:eastAsia="ja-JP"/>
        </w:rPr>
        <w:t xml:space="preserve"> 4</w:t>
      </w:r>
      <w:r w:rsidRPr="006837ED">
        <w:rPr>
          <w:b/>
          <w:bCs/>
          <w:lang w:eastAsia="ja-JP"/>
        </w:rPr>
        <w:t xml:space="preserve">: Consider the following </w:t>
      </w:r>
      <w:r w:rsidR="00814878" w:rsidRPr="006837ED">
        <w:rPr>
          <w:b/>
          <w:bCs/>
          <w:lang w:eastAsia="ja-JP"/>
        </w:rPr>
        <w:t xml:space="preserve">parameters related to beam steering and tracking for </w:t>
      </w:r>
      <w:proofErr w:type="gramStart"/>
      <w:r w:rsidR="00814878" w:rsidRPr="006837ED">
        <w:rPr>
          <w:b/>
          <w:bCs/>
          <w:lang w:eastAsia="ja-JP"/>
        </w:rPr>
        <w:t>mechanically-steered</w:t>
      </w:r>
      <w:proofErr w:type="gramEnd"/>
      <w:r w:rsidR="00814878" w:rsidRPr="006837ED">
        <w:rPr>
          <w:b/>
          <w:bCs/>
          <w:lang w:eastAsia="ja-JP"/>
        </w:rPr>
        <w:t xml:space="preserve"> VSAT as a worst case reference</w:t>
      </w:r>
      <w:r w:rsidR="00B92CDF" w:rsidRPr="006837ED">
        <w:rPr>
          <w:b/>
          <w:bCs/>
          <w:lang w:eastAsia="ja-JP"/>
        </w:rPr>
        <w:t xml:space="preserve"> to derive inter-satellite beam steering time and corresponding timer and RRM requirements</w:t>
      </w:r>
      <w:r w:rsidR="00814878" w:rsidRPr="006837ED">
        <w:rPr>
          <w:b/>
          <w:bCs/>
          <w:lang w:eastAsia="ja-JP"/>
        </w:rPr>
        <w:t>:</w:t>
      </w:r>
    </w:p>
    <w:p w14:paraId="1966F51F" w14:textId="77777777" w:rsidR="00F84453" w:rsidRPr="006837ED" w:rsidRDefault="00F84453" w:rsidP="00F84453">
      <w:pPr>
        <w:numPr>
          <w:ilvl w:val="0"/>
          <w:numId w:val="37"/>
        </w:numPr>
        <w:spacing w:after="0"/>
        <w:textAlignment w:val="center"/>
        <w:rPr>
          <w:rFonts w:ascii="Calibri" w:eastAsia="Times New Roman" w:hAnsi="Calibri" w:cs="Calibri"/>
          <w:b/>
          <w:bCs/>
          <w:sz w:val="22"/>
          <w:szCs w:val="22"/>
          <w:lang w:eastAsia="en-GB"/>
        </w:rPr>
      </w:pPr>
      <w:r w:rsidRPr="006837ED">
        <w:rPr>
          <w:rFonts w:ascii="Calibri" w:eastAsia="Times New Roman" w:hAnsi="Calibri" w:cs="Calibri"/>
          <w:b/>
          <w:bCs/>
          <w:sz w:val="22"/>
          <w:szCs w:val="22"/>
          <w:lang w:eastAsia="en-GB"/>
        </w:rPr>
        <w:t xml:space="preserve">Azimuth Velocity = 20 </w:t>
      </w:r>
      <w:proofErr w:type="spellStart"/>
      <w:r w:rsidRPr="006837ED">
        <w:rPr>
          <w:rFonts w:ascii="Calibri" w:eastAsia="Times New Roman" w:hAnsi="Calibri" w:cs="Calibri"/>
          <w:b/>
          <w:bCs/>
          <w:sz w:val="22"/>
          <w:szCs w:val="22"/>
          <w:lang w:eastAsia="en-GB"/>
        </w:rPr>
        <w:t>deg</w:t>
      </w:r>
      <w:proofErr w:type="spellEnd"/>
      <w:r w:rsidRPr="006837ED">
        <w:rPr>
          <w:rFonts w:ascii="Calibri" w:eastAsia="Times New Roman" w:hAnsi="Calibri" w:cs="Calibri"/>
          <w:b/>
          <w:bCs/>
          <w:sz w:val="22"/>
          <w:szCs w:val="22"/>
          <w:lang w:eastAsia="en-GB"/>
        </w:rPr>
        <w:t>/s</w:t>
      </w:r>
    </w:p>
    <w:p w14:paraId="1DD6547F" w14:textId="77777777" w:rsidR="00F84453" w:rsidRPr="006837ED" w:rsidRDefault="00F84453" w:rsidP="00F84453">
      <w:pPr>
        <w:numPr>
          <w:ilvl w:val="0"/>
          <w:numId w:val="37"/>
        </w:numPr>
        <w:spacing w:after="0"/>
        <w:textAlignment w:val="center"/>
        <w:rPr>
          <w:rFonts w:ascii="Calibri" w:eastAsia="Times New Roman" w:hAnsi="Calibri" w:cs="Calibri"/>
          <w:b/>
          <w:bCs/>
          <w:sz w:val="22"/>
          <w:szCs w:val="22"/>
          <w:lang w:eastAsia="en-GB"/>
        </w:rPr>
      </w:pPr>
      <w:r w:rsidRPr="006837ED">
        <w:rPr>
          <w:rFonts w:ascii="Calibri" w:eastAsia="Times New Roman" w:hAnsi="Calibri" w:cs="Calibri"/>
          <w:b/>
          <w:bCs/>
          <w:sz w:val="22"/>
          <w:szCs w:val="22"/>
          <w:lang w:eastAsia="en-GB"/>
        </w:rPr>
        <w:t xml:space="preserve">Azimuth Acceleration = 40 </w:t>
      </w:r>
      <w:proofErr w:type="spellStart"/>
      <w:r w:rsidRPr="006837ED">
        <w:rPr>
          <w:rFonts w:ascii="Calibri" w:eastAsia="Times New Roman" w:hAnsi="Calibri" w:cs="Calibri"/>
          <w:b/>
          <w:bCs/>
          <w:sz w:val="22"/>
          <w:szCs w:val="22"/>
          <w:lang w:eastAsia="en-GB"/>
        </w:rPr>
        <w:t>deg</w:t>
      </w:r>
      <w:proofErr w:type="spellEnd"/>
      <w:r w:rsidRPr="006837ED">
        <w:rPr>
          <w:rFonts w:ascii="Calibri" w:eastAsia="Times New Roman" w:hAnsi="Calibri" w:cs="Calibri"/>
          <w:b/>
          <w:bCs/>
          <w:sz w:val="22"/>
          <w:szCs w:val="22"/>
          <w:lang w:eastAsia="en-GB"/>
        </w:rPr>
        <w:t>/s</w:t>
      </w:r>
      <w:r w:rsidRPr="006837ED">
        <w:rPr>
          <w:rFonts w:ascii="Calibri" w:eastAsia="Times New Roman" w:hAnsi="Calibri" w:cs="Calibri"/>
          <w:b/>
          <w:bCs/>
          <w:sz w:val="22"/>
          <w:szCs w:val="22"/>
          <w:vertAlign w:val="superscript"/>
          <w:lang w:eastAsia="en-GB"/>
        </w:rPr>
        <w:t>2</w:t>
      </w:r>
    </w:p>
    <w:p w14:paraId="42744263" w14:textId="77777777" w:rsidR="00F84453" w:rsidRPr="006837ED" w:rsidRDefault="00F84453" w:rsidP="00F84453">
      <w:pPr>
        <w:numPr>
          <w:ilvl w:val="0"/>
          <w:numId w:val="37"/>
        </w:numPr>
        <w:spacing w:after="0"/>
        <w:textAlignment w:val="center"/>
        <w:rPr>
          <w:rFonts w:ascii="Calibri" w:eastAsia="Times New Roman" w:hAnsi="Calibri" w:cs="Calibri"/>
          <w:b/>
          <w:bCs/>
          <w:sz w:val="22"/>
          <w:szCs w:val="22"/>
          <w:lang w:eastAsia="en-GB"/>
        </w:rPr>
      </w:pPr>
      <w:r w:rsidRPr="006837ED">
        <w:rPr>
          <w:rFonts w:ascii="Calibri" w:eastAsia="Times New Roman" w:hAnsi="Calibri" w:cs="Calibri"/>
          <w:b/>
          <w:bCs/>
          <w:sz w:val="22"/>
          <w:szCs w:val="22"/>
          <w:lang w:eastAsia="en-GB"/>
        </w:rPr>
        <w:t xml:space="preserve">Elevation Velocity = 15 </w:t>
      </w:r>
      <w:proofErr w:type="spellStart"/>
      <w:r w:rsidRPr="006837ED">
        <w:rPr>
          <w:rFonts w:ascii="Calibri" w:eastAsia="Times New Roman" w:hAnsi="Calibri" w:cs="Calibri"/>
          <w:b/>
          <w:bCs/>
          <w:sz w:val="22"/>
          <w:szCs w:val="22"/>
          <w:lang w:eastAsia="en-GB"/>
        </w:rPr>
        <w:t>deg</w:t>
      </w:r>
      <w:proofErr w:type="spellEnd"/>
      <w:r w:rsidRPr="006837ED">
        <w:rPr>
          <w:rFonts w:ascii="Calibri" w:eastAsia="Times New Roman" w:hAnsi="Calibri" w:cs="Calibri"/>
          <w:b/>
          <w:bCs/>
          <w:sz w:val="22"/>
          <w:szCs w:val="22"/>
          <w:lang w:eastAsia="en-GB"/>
        </w:rPr>
        <w:t>/s</w:t>
      </w:r>
    </w:p>
    <w:p w14:paraId="012396ED" w14:textId="77777777" w:rsidR="00F84453" w:rsidRPr="006837ED" w:rsidRDefault="00F84453" w:rsidP="00F84453">
      <w:pPr>
        <w:numPr>
          <w:ilvl w:val="0"/>
          <w:numId w:val="37"/>
        </w:numPr>
        <w:spacing w:after="0"/>
        <w:textAlignment w:val="center"/>
        <w:rPr>
          <w:rFonts w:ascii="Calibri" w:eastAsia="Times New Roman" w:hAnsi="Calibri" w:cs="Calibri"/>
          <w:b/>
          <w:bCs/>
          <w:sz w:val="22"/>
          <w:szCs w:val="22"/>
          <w:lang w:eastAsia="en-GB"/>
        </w:rPr>
      </w:pPr>
      <w:r w:rsidRPr="006837ED">
        <w:rPr>
          <w:rFonts w:ascii="Calibri" w:eastAsia="Times New Roman" w:hAnsi="Calibri" w:cs="Calibri"/>
          <w:b/>
          <w:bCs/>
          <w:sz w:val="22"/>
          <w:szCs w:val="22"/>
          <w:lang w:eastAsia="en-GB"/>
        </w:rPr>
        <w:t xml:space="preserve">Elevation Acceleration = 30 </w:t>
      </w:r>
      <w:proofErr w:type="spellStart"/>
      <w:r w:rsidRPr="006837ED">
        <w:rPr>
          <w:rFonts w:ascii="Calibri" w:eastAsia="Times New Roman" w:hAnsi="Calibri" w:cs="Calibri"/>
          <w:b/>
          <w:bCs/>
          <w:sz w:val="22"/>
          <w:szCs w:val="22"/>
          <w:lang w:eastAsia="en-GB"/>
        </w:rPr>
        <w:t>deg</w:t>
      </w:r>
      <w:proofErr w:type="spellEnd"/>
      <w:r w:rsidRPr="006837ED">
        <w:rPr>
          <w:rFonts w:ascii="Calibri" w:eastAsia="Times New Roman" w:hAnsi="Calibri" w:cs="Calibri"/>
          <w:b/>
          <w:bCs/>
          <w:sz w:val="22"/>
          <w:szCs w:val="22"/>
          <w:lang w:eastAsia="en-GB"/>
        </w:rPr>
        <w:t>/s</w:t>
      </w:r>
      <w:r w:rsidRPr="006837ED">
        <w:rPr>
          <w:rFonts w:ascii="Calibri" w:eastAsia="Times New Roman" w:hAnsi="Calibri" w:cs="Calibri"/>
          <w:b/>
          <w:bCs/>
          <w:sz w:val="22"/>
          <w:szCs w:val="22"/>
          <w:vertAlign w:val="superscript"/>
          <w:lang w:eastAsia="en-GB"/>
        </w:rPr>
        <w:t>2</w:t>
      </w:r>
    </w:p>
    <w:p w14:paraId="1A2F152A" w14:textId="77777777" w:rsidR="00814878" w:rsidRPr="006837ED" w:rsidRDefault="00814878" w:rsidP="009701E3">
      <w:pPr>
        <w:rPr>
          <w:lang w:eastAsia="ja-JP"/>
        </w:rPr>
      </w:pPr>
    </w:p>
    <w:p w14:paraId="58A98563" w14:textId="7ED44A66" w:rsidR="00CE428E" w:rsidRPr="006837ED" w:rsidRDefault="00CE428E" w:rsidP="00CE428E">
      <w:pPr>
        <w:rPr>
          <w:b/>
          <w:bCs/>
          <w:lang w:eastAsia="zh-CN"/>
        </w:rPr>
      </w:pPr>
      <w:r w:rsidRPr="006837ED">
        <w:rPr>
          <w:b/>
          <w:bCs/>
          <w:lang w:eastAsia="zh-CN"/>
        </w:rPr>
        <w:lastRenderedPageBreak/>
        <w:t>Proposal 5: Consider 8 seconds as reference</w:t>
      </w:r>
      <w:r w:rsidR="004A271C" w:rsidRPr="006837ED">
        <w:rPr>
          <w:b/>
          <w:bCs/>
          <w:lang w:eastAsia="zh-CN"/>
        </w:rPr>
        <w:t xml:space="preserve"> worst-case</w:t>
      </w:r>
      <w:r w:rsidRPr="006837ED">
        <w:rPr>
          <w:b/>
          <w:bCs/>
          <w:lang w:eastAsia="zh-CN"/>
        </w:rPr>
        <w:t xml:space="preserve"> beam steering time between two satellites for NTN UE with mechanical aperture, for both GEO and LEO.</w:t>
      </w:r>
    </w:p>
    <w:p w14:paraId="5C4D89B8" w14:textId="30476C6F" w:rsidR="00DE5C40" w:rsidRPr="006837ED" w:rsidRDefault="00CE428E" w:rsidP="001A7E19">
      <w:pPr>
        <w:rPr>
          <w:b/>
          <w:bCs/>
        </w:rPr>
      </w:pPr>
      <w:r w:rsidRPr="006837ED">
        <w:rPr>
          <w:b/>
          <w:bCs/>
        </w:rPr>
        <w:t xml:space="preserve">Observation 1: Scenarios in which a directional NTN UE can support multiple simultaneous analogue </w:t>
      </w:r>
      <w:proofErr w:type="gramStart"/>
      <w:r w:rsidRPr="006837ED">
        <w:rPr>
          <w:b/>
          <w:bCs/>
        </w:rPr>
        <w:t>beam</w:t>
      </w:r>
      <w:proofErr w:type="gramEnd"/>
      <w:r w:rsidRPr="006837ED">
        <w:rPr>
          <w:b/>
          <w:bCs/>
        </w:rPr>
        <w:t xml:space="preserve"> at any given time can be considered as optimizations on the baseline case with single beam.</w:t>
      </w:r>
    </w:p>
    <w:p w14:paraId="102AC1BA" w14:textId="5E53B6B0" w:rsidR="001A7E19" w:rsidRPr="006837ED" w:rsidRDefault="001A7E19" w:rsidP="001A7E19">
      <w:pPr>
        <w:spacing w:after="0"/>
        <w:rPr>
          <w:rFonts w:eastAsia="Times New Roman"/>
          <w:b/>
          <w:bCs/>
        </w:rPr>
      </w:pPr>
      <w:r w:rsidRPr="006837ED">
        <w:rPr>
          <w:rFonts w:eastAsia="Times New Roman"/>
          <w:b/>
          <w:bCs/>
        </w:rPr>
        <w:t>Observation</w:t>
      </w:r>
      <w:r w:rsidR="00CE428E" w:rsidRPr="006837ED">
        <w:rPr>
          <w:rFonts w:eastAsia="Times New Roman"/>
          <w:b/>
          <w:bCs/>
        </w:rPr>
        <w:t xml:space="preserve"> 2</w:t>
      </w:r>
      <w:r w:rsidRPr="006837ED">
        <w:rPr>
          <w:rFonts w:eastAsia="Times New Roman"/>
          <w:b/>
          <w:bCs/>
        </w:rPr>
        <w:t xml:space="preserve">: We can simplify the initial assumption by assuming that the NTN UE is capable of sustaining a single beam at any given instant of time and differentiate between whether the beam is mechanically- or </w:t>
      </w:r>
      <w:proofErr w:type="gramStart"/>
      <w:r w:rsidRPr="006837ED">
        <w:rPr>
          <w:rFonts w:eastAsia="Times New Roman"/>
          <w:b/>
          <w:bCs/>
        </w:rPr>
        <w:t>electronically-steered</w:t>
      </w:r>
      <w:proofErr w:type="gramEnd"/>
      <w:r w:rsidRPr="006837ED">
        <w:rPr>
          <w:rFonts w:eastAsia="Times New Roman"/>
          <w:b/>
          <w:bCs/>
        </w:rPr>
        <w:t>.</w:t>
      </w:r>
    </w:p>
    <w:p w14:paraId="68645670" w14:textId="77777777" w:rsidR="001A7E19" w:rsidRPr="006837ED" w:rsidRDefault="001A7E19" w:rsidP="00B53F2D">
      <w:pPr>
        <w:rPr>
          <w:b/>
          <w:bCs/>
          <w:lang w:eastAsia="zh-CN"/>
        </w:rPr>
      </w:pPr>
    </w:p>
    <w:p w14:paraId="343E19D2" w14:textId="6A9A6650" w:rsidR="001A7E19" w:rsidRPr="006837ED" w:rsidRDefault="001A7E19" w:rsidP="001A7E19">
      <w:pPr>
        <w:spacing w:after="0"/>
        <w:rPr>
          <w:rFonts w:eastAsia="Times New Roman"/>
          <w:b/>
          <w:bCs/>
        </w:rPr>
      </w:pPr>
      <w:r w:rsidRPr="006837ED">
        <w:rPr>
          <w:rFonts w:eastAsia="Times New Roman"/>
          <w:b/>
          <w:bCs/>
        </w:rPr>
        <w:t>Proposal</w:t>
      </w:r>
      <w:r w:rsidR="00FB000B" w:rsidRPr="006837ED">
        <w:rPr>
          <w:rFonts w:eastAsia="Times New Roman"/>
          <w:b/>
          <w:bCs/>
        </w:rPr>
        <w:t xml:space="preserve"> 6</w:t>
      </w:r>
      <w:r w:rsidRPr="006837ED">
        <w:rPr>
          <w:rFonts w:eastAsia="Times New Roman"/>
          <w:b/>
          <w:bCs/>
        </w:rPr>
        <w:t>: Agree on either of these two options as baseline assumption for directional NTN UE, for the purpose of defining any RRM and mobility requirements:</w:t>
      </w:r>
    </w:p>
    <w:p w14:paraId="4D714ABB" w14:textId="77777777" w:rsidR="001A7E19" w:rsidRPr="006837ED" w:rsidRDefault="001A7E19" w:rsidP="001A7E19">
      <w:pPr>
        <w:pStyle w:val="ListParagraph"/>
        <w:numPr>
          <w:ilvl w:val="0"/>
          <w:numId w:val="43"/>
        </w:numPr>
        <w:spacing w:after="0"/>
        <w:ind w:firstLineChars="0"/>
        <w:rPr>
          <w:rFonts w:eastAsia="Times New Roman"/>
          <w:b/>
          <w:bCs/>
        </w:rPr>
      </w:pPr>
      <w:r w:rsidRPr="006837ED">
        <w:rPr>
          <w:rFonts w:eastAsia="Times New Roman"/>
          <w:b/>
          <w:bCs/>
          <w:u w:val="single"/>
        </w:rPr>
        <w:t>Option 1:</w:t>
      </w:r>
      <w:r w:rsidRPr="006837ED">
        <w:rPr>
          <w:rFonts w:eastAsia="Times New Roman"/>
          <w:b/>
          <w:bCs/>
        </w:rPr>
        <w:t xml:space="preserve"> Assume that the NTN UE is capable of sustaining a single beam at any given instant of </w:t>
      </w:r>
      <w:proofErr w:type="gramStart"/>
      <w:r w:rsidRPr="006837ED">
        <w:rPr>
          <w:rFonts w:eastAsia="Times New Roman"/>
          <w:b/>
          <w:bCs/>
        </w:rPr>
        <w:t>time, and</w:t>
      </w:r>
      <w:proofErr w:type="gramEnd"/>
      <w:r w:rsidRPr="006837ED">
        <w:rPr>
          <w:rFonts w:eastAsia="Times New Roman"/>
          <w:b/>
          <w:bCs/>
        </w:rPr>
        <w:t xml:space="preserve"> differentiate between whether the beam is mechanically- or electronically-steered.</w:t>
      </w:r>
    </w:p>
    <w:p w14:paraId="0E4CBFAE" w14:textId="77777777" w:rsidR="001A7E19" w:rsidRPr="006837ED" w:rsidRDefault="001A7E19" w:rsidP="001A7E19">
      <w:pPr>
        <w:pStyle w:val="ListParagraph"/>
        <w:numPr>
          <w:ilvl w:val="0"/>
          <w:numId w:val="43"/>
        </w:numPr>
        <w:spacing w:after="0"/>
        <w:ind w:firstLineChars="0"/>
        <w:rPr>
          <w:rFonts w:eastAsia="Times New Roman"/>
          <w:b/>
          <w:bCs/>
        </w:rPr>
      </w:pPr>
      <w:r w:rsidRPr="006837ED">
        <w:rPr>
          <w:rFonts w:eastAsia="Times New Roman"/>
          <w:b/>
          <w:bCs/>
          <w:u w:val="single"/>
        </w:rPr>
        <w:t>Option 2:</w:t>
      </w:r>
      <w:r w:rsidRPr="006837ED">
        <w:rPr>
          <w:rFonts w:eastAsia="Times New Roman"/>
          <w:b/>
          <w:bCs/>
        </w:rPr>
        <w:t xml:space="preserve"> Assume that the NTN UE </w:t>
      </w:r>
      <w:proofErr w:type="gramStart"/>
      <w:r w:rsidRPr="006837ED">
        <w:rPr>
          <w:rFonts w:eastAsia="Times New Roman"/>
          <w:b/>
          <w:bCs/>
        </w:rPr>
        <w:t>is capable of sustaining</w:t>
      </w:r>
      <w:proofErr w:type="gramEnd"/>
      <w:r w:rsidRPr="006837ED">
        <w:rPr>
          <w:rFonts w:eastAsia="Times New Roman"/>
          <w:b/>
          <w:bCs/>
        </w:rPr>
        <w:t xml:space="preserve"> a single beam at any given instant of time and only differentiate beam steering time, irrespective of electronic vs mechanical steering implementation (can be abstracted away as left to implementation).  </w:t>
      </w:r>
    </w:p>
    <w:p w14:paraId="31621E39" w14:textId="77777777" w:rsidR="001A7E19" w:rsidRPr="006837ED" w:rsidRDefault="001A7E19" w:rsidP="001A7E19">
      <w:pPr>
        <w:spacing w:after="0"/>
        <w:rPr>
          <w:rFonts w:eastAsia="Times New Roman"/>
          <w:b/>
          <w:bCs/>
        </w:rPr>
      </w:pPr>
    </w:p>
    <w:p w14:paraId="1C2E4A66" w14:textId="285AAD64" w:rsidR="001A7E19" w:rsidRPr="006837ED" w:rsidRDefault="001A7E19" w:rsidP="001A7E19">
      <w:pPr>
        <w:spacing w:after="0"/>
        <w:rPr>
          <w:b/>
          <w:bCs/>
        </w:rPr>
      </w:pPr>
      <w:r w:rsidRPr="006837ED">
        <w:rPr>
          <w:rFonts w:eastAsia="Times New Roman"/>
          <w:b/>
          <w:bCs/>
        </w:rPr>
        <w:t>Proposal</w:t>
      </w:r>
      <w:r w:rsidR="00FB000B" w:rsidRPr="006837ED">
        <w:rPr>
          <w:rFonts w:eastAsia="Times New Roman"/>
          <w:b/>
          <w:bCs/>
        </w:rPr>
        <w:t xml:space="preserve"> 7</w:t>
      </w:r>
      <w:r w:rsidRPr="006837ED">
        <w:rPr>
          <w:rFonts w:eastAsia="Times New Roman"/>
          <w:b/>
          <w:bCs/>
        </w:rPr>
        <w:t>:</w:t>
      </w:r>
      <w:r w:rsidRPr="006837ED">
        <w:t xml:space="preserve"> </w:t>
      </w:r>
      <w:r w:rsidRPr="006837ED">
        <w:rPr>
          <w:b/>
          <w:bCs/>
        </w:rPr>
        <w:t>De-scope or at least de-prioritize scenarios with UEs capable of forming multiple beams simultaneously, whether via single or multiple apertures.</w:t>
      </w:r>
    </w:p>
    <w:p w14:paraId="26BCCE2B" w14:textId="77777777" w:rsidR="001A7E19" w:rsidRPr="006837ED" w:rsidRDefault="001A7E19" w:rsidP="00B53F2D">
      <w:pPr>
        <w:rPr>
          <w:b/>
          <w:bCs/>
          <w:lang w:eastAsia="zh-CN"/>
        </w:rPr>
      </w:pPr>
    </w:p>
    <w:p w14:paraId="5D7C8F9B" w14:textId="44BA5186" w:rsidR="001A7E19" w:rsidRPr="006837ED" w:rsidRDefault="001A7E19" w:rsidP="001A7E19">
      <w:pPr>
        <w:rPr>
          <w:b/>
          <w:bCs/>
          <w:lang w:eastAsia="zh-CN"/>
        </w:rPr>
      </w:pPr>
      <w:r w:rsidRPr="006837ED">
        <w:rPr>
          <w:b/>
          <w:bCs/>
          <w:lang w:eastAsia="zh-CN"/>
        </w:rPr>
        <w:t>Proposal</w:t>
      </w:r>
      <w:r w:rsidR="00FB000B" w:rsidRPr="006837ED">
        <w:rPr>
          <w:b/>
          <w:bCs/>
          <w:lang w:eastAsia="zh-CN"/>
        </w:rPr>
        <w:t xml:space="preserve"> 8</w:t>
      </w:r>
      <w:r w:rsidRPr="006837ED">
        <w:rPr>
          <w:b/>
          <w:bCs/>
          <w:lang w:eastAsia="zh-CN"/>
        </w:rPr>
        <w:t>: Study the two following NTN UE architecture options:</w:t>
      </w:r>
    </w:p>
    <w:p w14:paraId="29274611" w14:textId="79FDE4AC" w:rsidR="00B21CAE" w:rsidRPr="00B21CAE" w:rsidRDefault="00B21CAE" w:rsidP="00B21CAE">
      <w:pPr>
        <w:pStyle w:val="ListParagraph"/>
        <w:numPr>
          <w:ilvl w:val="0"/>
          <w:numId w:val="41"/>
        </w:numPr>
        <w:overflowPunct/>
        <w:autoSpaceDE/>
        <w:autoSpaceDN/>
        <w:adjustRightInd/>
        <w:spacing w:before="150" w:after="150"/>
        <w:ind w:right="450" w:firstLineChars="0"/>
        <w:textAlignment w:val="auto"/>
        <w:rPr>
          <w:rFonts w:eastAsia="Times New Roman"/>
          <w:b/>
          <w:bCs/>
        </w:rPr>
      </w:pPr>
      <w:r>
        <w:rPr>
          <w:rFonts w:eastAsia="Times New Roman"/>
          <w:b/>
          <w:bCs/>
        </w:rPr>
        <w:t>Type 1</w:t>
      </w:r>
      <w:r w:rsidRPr="006837ED">
        <w:rPr>
          <w:rFonts w:eastAsia="Times New Roman"/>
          <w:b/>
          <w:bCs/>
        </w:rPr>
        <w:t xml:space="preserve">) Single beam - Electronically-steered UE – UE can support beam sweeping, and beam re-trace takes on the order of us to </w:t>
      </w:r>
      <w:proofErr w:type="spellStart"/>
      <w:r w:rsidRPr="006837ED">
        <w:rPr>
          <w:rFonts w:eastAsia="Times New Roman"/>
          <w:b/>
          <w:bCs/>
        </w:rPr>
        <w:t>ms</w:t>
      </w:r>
      <w:proofErr w:type="spellEnd"/>
      <w:r w:rsidRPr="006837ED">
        <w:rPr>
          <w:rFonts w:eastAsia="Times New Roman"/>
          <w:b/>
          <w:bCs/>
        </w:rPr>
        <w:t xml:space="preserve">. </w:t>
      </w:r>
    </w:p>
    <w:p w14:paraId="0E9E250C" w14:textId="6B6BFF1F" w:rsidR="001A7E19" w:rsidRPr="006837ED" w:rsidRDefault="00B21CAE" w:rsidP="001A7E19">
      <w:pPr>
        <w:pStyle w:val="ListParagraph"/>
        <w:numPr>
          <w:ilvl w:val="0"/>
          <w:numId w:val="41"/>
        </w:numPr>
        <w:overflowPunct/>
        <w:autoSpaceDE/>
        <w:autoSpaceDN/>
        <w:adjustRightInd/>
        <w:spacing w:before="150" w:after="150"/>
        <w:ind w:right="450" w:firstLineChars="0"/>
        <w:textAlignment w:val="auto"/>
        <w:rPr>
          <w:rFonts w:eastAsia="Times New Roman"/>
          <w:b/>
          <w:bCs/>
        </w:rPr>
      </w:pPr>
      <w:r>
        <w:rPr>
          <w:rFonts w:eastAsia="Times New Roman"/>
          <w:b/>
          <w:bCs/>
        </w:rPr>
        <w:t>Type 2</w:t>
      </w:r>
      <w:r w:rsidR="001A7E19" w:rsidRPr="006837ED">
        <w:rPr>
          <w:rFonts w:eastAsia="Times New Roman"/>
          <w:b/>
          <w:bCs/>
        </w:rPr>
        <w:t>) Single beam, Mechanically-steered UE – UE does not support beam sweeping, and beam steering/tracking between satellites requires up to a few seconds.</w:t>
      </w:r>
    </w:p>
    <w:p w14:paraId="195142CE" w14:textId="77777777" w:rsidR="001A7E19" w:rsidRDefault="001A7E19" w:rsidP="00B53F2D">
      <w:pPr>
        <w:rPr>
          <w:b/>
          <w:bCs/>
          <w:lang w:eastAsia="zh-CN"/>
        </w:rPr>
      </w:pPr>
    </w:p>
    <w:p w14:paraId="4D9B7D96" w14:textId="77777777" w:rsidR="00B21CAE" w:rsidRDefault="00B21CAE" w:rsidP="00B21CAE">
      <w:pPr>
        <w:rPr>
          <w:lang w:eastAsia="zh-CN"/>
        </w:rPr>
      </w:pPr>
      <w:r>
        <w:rPr>
          <w:b/>
          <w:bCs/>
          <w:lang w:eastAsia="zh-CN"/>
        </w:rPr>
        <w:t>Proposal 9: For both UE Type 1 and Type 2, consider distinction between intra-satellite and inter-satellite scenarios to define the different RRM requirements.</w:t>
      </w:r>
    </w:p>
    <w:p w14:paraId="690A5CEA" w14:textId="34139CEB" w:rsidR="00B21CAE" w:rsidRPr="006837ED" w:rsidRDefault="00B21CAE" w:rsidP="00B53F2D">
      <w:pPr>
        <w:rPr>
          <w:b/>
          <w:bCs/>
          <w:lang w:eastAsia="zh-CN"/>
        </w:rPr>
      </w:pPr>
      <w:r>
        <w:rPr>
          <w:b/>
          <w:bCs/>
          <w:lang w:eastAsia="zh-CN"/>
        </w:rPr>
        <w:t xml:space="preserve">Observation 3: In intra-satellite scenarios, there are many situations in </w:t>
      </w:r>
      <w:proofErr w:type="gramStart"/>
      <w:r>
        <w:rPr>
          <w:b/>
          <w:bCs/>
          <w:lang w:eastAsia="zh-CN"/>
        </w:rPr>
        <w:t>which  the</w:t>
      </w:r>
      <w:proofErr w:type="gramEnd"/>
      <w:r>
        <w:rPr>
          <w:b/>
          <w:bCs/>
          <w:lang w:eastAsia="zh-CN"/>
        </w:rPr>
        <w:t xml:space="preserve"> UE can see multiple adjacent satellite beams, and in which, depending on the NTN implementation, these could correspond to combinations of inter-cell, intra-cell, inter-frequency, intra-frequency.</w:t>
      </w:r>
    </w:p>
    <w:p w14:paraId="0E834C0C" w14:textId="77777777" w:rsidR="00B21CAE" w:rsidRPr="00D85EF5" w:rsidRDefault="00B21CAE" w:rsidP="00B21CAE">
      <w:pPr>
        <w:rPr>
          <w:b/>
          <w:bCs/>
          <w:lang w:eastAsia="zh-CN"/>
        </w:rPr>
      </w:pPr>
      <w:r>
        <w:rPr>
          <w:b/>
          <w:bCs/>
          <w:lang w:eastAsia="zh-CN"/>
        </w:rPr>
        <w:t>Proposal 10: As a baseline, consider re-using NTN FR1 RRM requirements as a starting point for intra-satellite scenarios, for both Type 1 and Type 2, with the necessary minimum adaptations, and with the assumption that beam steering and management for Type 1 UE can be left to implementation or for future study as an optimization.</w:t>
      </w:r>
    </w:p>
    <w:p w14:paraId="5E092FD7" w14:textId="77777777" w:rsidR="00B21CAE" w:rsidRPr="00FA27AB" w:rsidRDefault="00B21CAE" w:rsidP="00B21CAE">
      <w:pPr>
        <w:rPr>
          <w:b/>
          <w:bCs/>
          <w:lang w:eastAsia="zh-CN"/>
        </w:rPr>
      </w:pPr>
      <w:r>
        <w:rPr>
          <w:b/>
          <w:bCs/>
          <w:lang w:eastAsia="zh-CN"/>
        </w:rPr>
        <w:t>Proposal 11:  For intra-satellite scenario, consider intra-cell and inter-cell scenarios in both intra-frequency and inter-frequency.</w:t>
      </w:r>
    </w:p>
    <w:p w14:paraId="23548F4F" w14:textId="77777777" w:rsidR="00B21CAE" w:rsidRPr="006837ED" w:rsidRDefault="00B21CAE" w:rsidP="00B21CAE">
      <w:pPr>
        <w:rPr>
          <w:b/>
          <w:bCs/>
          <w:lang w:eastAsia="zh-CN"/>
        </w:rPr>
      </w:pPr>
      <w:r w:rsidRPr="006837ED">
        <w:rPr>
          <w:b/>
          <w:bCs/>
          <w:lang w:eastAsia="zh-CN"/>
        </w:rPr>
        <w:t xml:space="preserve">Proposal </w:t>
      </w:r>
      <w:r>
        <w:rPr>
          <w:b/>
          <w:bCs/>
          <w:lang w:eastAsia="zh-CN"/>
        </w:rPr>
        <w:t>12</w:t>
      </w:r>
      <w:r w:rsidRPr="006837ED">
        <w:rPr>
          <w:b/>
          <w:bCs/>
          <w:lang w:eastAsia="zh-CN"/>
        </w:rPr>
        <w:t xml:space="preserve">: Remove requirement for target cell/satellite measurement before an inter-satellite mobility event, for both inter-satellite HO and inter-satellite cell re-selection, and consider </w:t>
      </w:r>
      <w:proofErr w:type="gramStart"/>
      <w:r w:rsidRPr="006837ED">
        <w:rPr>
          <w:b/>
          <w:bCs/>
          <w:lang w:eastAsia="zh-CN"/>
        </w:rPr>
        <w:t>a ”blind</w:t>
      </w:r>
      <w:proofErr w:type="gramEnd"/>
      <w:r w:rsidRPr="006837ED">
        <w:rPr>
          <w:b/>
          <w:bCs/>
          <w:lang w:eastAsia="zh-CN"/>
        </w:rPr>
        <w:t xml:space="preserve"> HO” procedure as a baseline for </w:t>
      </w:r>
      <w:r>
        <w:rPr>
          <w:b/>
          <w:bCs/>
          <w:lang w:eastAsia="zh-CN"/>
        </w:rPr>
        <w:t>at least for</w:t>
      </w:r>
      <w:r w:rsidRPr="006837ED">
        <w:rPr>
          <w:b/>
          <w:bCs/>
          <w:lang w:eastAsia="zh-CN"/>
        </w:rPr>
        <w:t xml:space="preserve"> mechanically-steered UE</w:t>
      </w:r>
      <w:r>
        <w:rPr>
          <w:b/>
          <w:bCs/>
          <w:lang w:eastAsia="zh-CN"/>
        </w:rPr>
        <w:t xml:space="preserve"> (Type 2)</w:t>
      </w:r>
      <w:r w:rsidRPr="006837ED">
        <w:rPr>
          <w:b/>
          <w:bCs/>
          <w:lang w:eastAsia="zh-CN"/>
        </w:rPr>
        <w:t>.</w:t>
      </w:r>
    </w:p>
    <w:p w14:paraId="74682DE5" w14:textId="77777777" w:rsidR="00B21CAE" w:rsidRPr="00A26E63" w:rsidRDefault="00B21CAE" w:rsidP="00B21CAE">
      <w:pPr>
        <w:rPr>
          <w:b/>
          <w:bCs/>
          <w:lang w:eastAsia="zh-CN"/>
        </w:rPr>
      </w:pPr>
      <w:r>
        <w:rPr>
          <w:b/>
          <w:bCs/>
          <w:lang w:eastAsia="zh-CN"/>
        </w:rPr>
        <w:t>Proposal 13:  For Type 1 inter-satellite scenarios, consider same requirements as Type 2 as a baseline minimum solution.  Further analysis of Type 1-specific inter-satellite requirements could be studies as a second priority optimization if time allows.</w:t>
      </w:r>
    </w:p>
    <w:p w14:paraId="4133AF34" w14:textId="77777777" w:rsidR="00B21CAE" w:rsidRPr="006837ED" w:rsidRDefault="00B21CAE" w:rsidP="00B21CAE">
      <w:pPr>
        <w:rPr>
          <w:b/>
          <w:bCs/>
          <w:lang w:eastAsia="zh-CN"/>
        </w:rPr>
      </w:pPr>
      <w:r w:rsidRPr="006837ED">
        <w:rPr>
          <w:b/>
          <w:bCs/>
          <w:lang w:eastAsia="zh-CN"/>
        </w:rPr>
        <w:t>Proposal 1</w:t>
      </w:r>
      <w:r>
        <w:rPr>
          <w:b/>
          <w:bCs/>
          <w:lang w:eastAsia="zh-CN"/>
        </w:rPr>
        <w:t>4</w:t>
      </w:r>
      <w:r w:rsidRPr="006837ED">
        <w:rPr>
          <w:b/>
          <w:bCs/>
          <w:lang w:eastAsia="zh-CN"/>
        </w:rPr>
        <w:t>: The NTN UE should use knowledge of neighbo</w:t>
      </w:r>
      <w:r>
        <w:rPr>
          <w:b/>
          <w:bCs/>
          <w:lang w:eastAsia="zh-CN"/>
        </w:rPr>
        <w:t>u</w:t>
      </w:r>
      <w:r w:rsidRPr="006837ED">
        <w:rPr>
          <w:b/>
          <w:bCs/>
          <w:lang w:eastAsia="zh-CN"/>
        </w:rPr>
        <w:t xml:space="preserve">r satellite ephemeris and its own position to point towards a target satellite during inter-satellite mobility. </w:t>
      </w:r>
    </w:p>
    <w:p w14:paraId="3188A4CB" w14:textId="77777777" w:rsidR="00963A3E" w:rsidRPr="006837ED" w:rsidRDefault="00963A3E" w:rsidP="00963A3E">
      <w:pPr>
        <w:rPr>
          <w:b/>
          <w:bCs/>
          <w:lang w:eastAsia="ja-JP"/>
        </w:rPr>
      </w:pPr>
      <w:r w:rsidRPr="006837ED">
        <w:rPr>
          <w:b/>
          <w:bCs/>
          <w:lang w:eastAsia="ja-JP"/>
        </w:rPr>
        <w:t>Proposal 1</w:t>
      </w:r>
      <w:r>
        <w:rPr>
          <w:b/>
          <w:bCs/>
          <w:lang w:eastAsia="ja-JP"/>
        </w:rPr>
        <w:t>5</w:t>
      </w:r>
      <w:r w:rsidRPr="006837ED">
        <w:rPr>
          <w:b/>
          <w:bCs/>
          <w:lang w:eastAsia="ja-JP"/>
        </w:rPr>
        <w:t xml:space="preserve">: FFS impact on higher layer mobility aspects.  RAN4 should consider sending an LS to RAN2 to clarify whether beam steering time for </w:t>
      </w:r>
      <w:proofErr w:type="gramStart"/>
      <w:r w:rsidRPr="006837ED">
        <w:rPr>
          <w:b/>
          <w:bCs/>
          <w:lang w:eastAsia="ja-JP"/>
        </w:rPr>
        <w:t>mechanically-steered</w:t>
      </w:r>
      <w:proofErr w:type="gramEnd"/>
      <w:r w:rsidRPr="006837ED">
        <w:rPr>
          <w:b/>
          <w:bCs/>
          <w:lang w:eastAsia="ja-JP"/>
        </w:rPr>
        <w:t xml:space="preserve"> NTN UE may impact mobility timers (e.g. such as t304) during inter-satellite mobility in IDLE and CONNECTED modes.</w:t>
      </w:r>
    </w:p>
    <w:p w14:paraId="100C8508" w14:textId="77777777" w:rsidR="00963A3E" w:rsidRPr="006837ED" w:rsidRDefault="00963A3E" w:rsidP="00963A3E">
      <w:pPr>
        <w:rPr>
          <w:b/>
          <w:bCs/>
          <w:lang w:eastAsia="zh-CN"/>
        </w:rPr>
      </w:pPr>
      <w:r w:rsidRPr="006837ED">
        <w:rPr>
          <w:b/>
          <w:bCs/>
          <w:lang w:eastAsia="zh-CN"/>
        </w:rPr>
        <w:lastRenderedPageBreak/>
        <w:t>Proposal 1</w:t>
      </w:r>
      <w:r>
        <w:rPr>
          <w:b/>
          <w:bCs/>
          <w:lang w:eastAsia="zh-CN"/>
        </w:rPr>
        <w:t>6</w:t>
      </w:r>
      <w:r w:rsidRPr="006837ED">
        <w:rPr>
          <w:b/>
          <w:bCs/>
          <w:lang w:eastAsia="zh-CN"/>
        </w:rPr>
        <w:t xml:space="preserve">: Consider the following situations when handling inter-satellite mobility for </w:t>
      </w:r>
      <w:proofErr w:type="gramStart"/>
      <w:r w:rsidRPr="006837ED">
        <w:rPr>
          <w:b/>
          <w:bCs/>
          <w:lang w:eastAsia="zh-CN"/>
        </w:rPr>
        <w:t>mechanically-steered</w:t>
      </w:r>
      <w:proofErr w:type="gramEnd"/>
      <w:r w:rsidRPr="006837ED">
        <w:rPr>
          <w:b/>
          <w:bCs/>
          <w:lang w:eastAsia="zh-CN"/>
        </w:rPr>
        <w:t xml:space="preserve"> NTN UE when the UE does not find the target satellite due to temporary or permanent </w:t>
      </w:r>
      <w:proofErr w:type="spellStart"/>
      <w:r w:rsidRPr="006837ED">
        <w:rPr>
          <w:b/>
          <w:bCs/>
          <w:lang w:eastAsia="zh-CN"/>
        </w:rPr>
        <w:t>LoS</w:t>
      </w:r>
      <w:proofErr w:type="spellEnd"/>
      <w:r w:rsidRPr="006837ED">
        <w:rPr>
          <w:b/>
          <w:bCs/>
          <w:lang w:eastAsia="zh-CN"/>
        </w:rPr>
        <w:t xml:space="preserve"> obstruction or absence of the satellite:</w:t>
      </w:r>
    </w:p>
    <w:p w14:paraId="4B583476" w14:textId="77777777" w:rsidR="00963A3E" w:rsidRPr="006837ED" w:rsidRDefault="00963A3E" w:rsidP="00963A3E">
      <w:pPr>
        <w:pStyle w:val="ListParagraph"/>
        <w:numPr>
          <w:ilvl w:val="1"/>
          <w:numId w:val="43"/>
        </w:numPr>
        <w:ind w:firstLineChars="0"/>
        <w:rPr>
          <w:rFonts w:eastAsia="SimSun"/>
          <w:b/>
          <w:bCs/>
          <w:lang w:eastAsia="zh-CN"/>
        </w:rPr>
      </w:pPr>
      <w:r w:rsidRPr="006837ED">
        <w:rPr>
          <w:b/>
          <w:bCs/>
          <w:lang w:eastAsia="zh-CN"/>
        </w:rPr>
        <w:t>Case 1: Temporary obstruction</w:t>
      </w:r>
    </w:p>
    <w:p w14:paraId="11E16152" w14:textId="77777777" w:rsidR="00963A3E" w:rsidRPr="006837ED" w:rsidRDefault="00963A3E" w:rsidP="00963A3E">
      <w:pPr>
        <w:pStyle w:val="ListParagraph"/>
        <w:numPr>
          <w:ilvl w:val="1"/>
          <w:numId w:val="43"/>
        </w:numPr>
        <w:ind w:firstLineChars="0"/>
        <w:rPr>
          <w:rFonts w:eastAsia="SimSun"/>
          <w:b/>
          <w:bCs/>
          <w:lang w:eastAsia="zh-CN"/>
        </w:rPr>
      </w:pPr>
      <w:r w:rsidRPr="006837ED">
        <w:rPr>
          <w:b/>
          <w:bCs/>
          <w:lang w:eastAsia="zh-CN"/>
        </w:rPr>
        <w:t>Case 2: Permanent obstruction or absence of target satellite</w:t>
      </w:r>
    </w:p>
    <w:p w14:paraId="7A94DBD9" w14:textId="77777777" w:rsidR="00B53F2D" w:rsidRPr="006837ED" w:rsidRDefault="00B53F2D" w:rsidP="009701E3">
      <w:pPr>
        <w:rPr>
          <w:lang w:eastAsia="ja-JP"/>
        </w:rPr>
      </w:pPr>
    </w:p>
    <w:p w14:paraId="44AF3D7C" w14:textId="6347567E" w:rsidR="00447725" w:rsidRPr="006837ED" w:rsidRDefault="00447725" w:rsidP="004F11F3">
      <w:pPr>
        <w:rPr>
          <w:rFonts w:ascii="Arial" w:eastAsia="Batang" w:hAnsi="Arial" w:cs="Arial"/>
          <w:b/>
          <w:bCs/>
          <w:lang w:eastAsia="ko-KR"/>
        </w:rPr>
      </w:pPr>
    </w:p>
    <w:p w14:paraId="24D98B5A" w14:textId="16EE2DA6" w:rsidR="00B971BF" w:rsidRPr="006837ED" w:rsidRDefault="00B971BF" w:rsidP="007B39F1">
      <w:pPr>
        <w:pStyle w:val="Heading1"/>
        <w:numPr>
          <w:ilvl w:val="0"/>
          <w:numId w:val="0"/>
        </w:numPr>
        <w:rPr>
          <w:rFonts w:cs="Arial"/>
          <w:lang w:val="en-GB" w:eastAsia="ja-JP"/>
        </w:rPr>
      </w:pPr>
      <w:r w:rsidRPr="006837ED">
        <w:rPr>
          <w:rFonts w:cs="Arial"/>
          <w:lang w:val="en-GB" w:eastAsia="ja-JP"/>
        </w:rPr>
        <w:t xml:space="preserve">Reference </w:t>
      </w:r>
    </w:p>
    <w:p w14:paraId="584A97B3" w14:textId="77777777" w:rsidR="003A6412" w:rsidRPr="006837ED" w:rsidRDefault="003A6412" w:rsidP="003A6412">
      <w:pPr>
        <w:pStyle w:val="references"/>
        <w:numPr>
          <w:ilvl w:val="0"/>
          <w:numId w:val="2"/>
        </w:numPr>
        <w:rPr>
          <w:lang w:val="en-GB" w:eastAsia="ja-JP"/>
        </w:rPr>
      </w:pPr>
      <w:r w:rsidRPr="006837ED">
        <w:rPr>
          <w:lang w:val="en-GB" w:eastAsia="ja-JP"/>
        </w:rPr>
        <w:t xml:space="preserve">Eutelsat </w:t>
      </w:r>
      <w:r w:rsidRPr="006837ED">
        <w:rPr>
          <w:lang w:val="en-GB"/>
        </w:rPr>
        <w:t xml:space="preserve">TYPE APPROVAL AND CHARACTERIZATION PROCEDURES ESOG 120 Issue 8 – Rev. 1, May 2021;  </w:t>
      </w:r>
      <w:hyperlink r:id="rId35" w:history="1">
        <w:r w:rsidRPr="006837ED">
          <w:rPr>
            <w:rStyle w:val="Hyperlink"/>
            <w:lang w:val="en-GB"/>
          </w:rPr>
          <w:t>https://www.eutelsat.com/files/contributed/satellites/pdf/esog120.pdf</w:t>
        </w:r>
      </w:hyperlink>
      <w:r w:rsidRPr="006837ED">
        <w:rPr>
          <w:lang w:val="en-GB"/>
        </w:rPr>
        <w:t xml:space="preserve"> </w:t>
      </w:r>
    </w:p>
    <w:p w14:paraId="35B9BF57" w14:textId="4203060D" w:rsidR="00AD5C8C" w:rsidRPr="006837ED" w:rsidRDefault="00AD5C8C" w:rsidP="003A6412">
      <w:pPr>
        <w:pStyle w:val="references"/>
        <w:numPr>
          <w:ilvl w:val="0"/>
          <w:numId w:val="2"/>
        </w:numPr>
        <w:rPr>
          <w:lang w:val="en-GB" w:eastAsia="ja-JP"/>
        </w:rPr>
      </w:pPr>
      <w:r w:rsidRPr="006837ED">
        <w:rPr>
          <w:lang w:val="en-GB"/>
        </w:rPr>
        <w:t>Inmarsat Global Xpress Release 2 System Definition Manual (SDM)</w:t>
      </w:r>
      <w:r w:rsidR="005471FB" w:rsidRPr="006837ED">
        <w:rPr>
          <w:lang w:val="en-GB"/>
        </w:rPr>
        <w:t xml:space="preserve"> – Not Public.</w:t>
      </w:r>
    </w:p>
    <w:p w14:paraId="035DB562" w14:textId="4CE95A22" w:rsidR="00AD5C8C" w:rsidRPr="006837ED" w:rsidRDefault="00AD5C8C" w:rsidP="003A6412">
      <w:pPr>
        <w:pStyle w:val="references"/>
        <w:numPr>
          <w:ilvl w:val="0"/>
          <w:numId w:val="2"/>
        </w:numPr>
        <w:rPr>
          <w:lang w:val="en-GB" w:eastAsia="ja-JP"/>
        </w:rPr>
      </w:pPr>
      <w:r w:rsidRPr="006837ED">
        <w:rPr>
          <w:lang w:val="en-GB"/>
        </w:rPr>
        <w:t>Viasat G-12</w:t>
      </w:r>
      <w:r w:rsidR="005471FB" w:rsidRPr="006837ED">
        <w:rPr>
          <w:lang w:val="en-GB"/>
        </w:rPr>
        <w:t xml:space="preserve"> Ka Antenna System Specification – Not Public</w:t>
      </w:r>
      <w:r w:rsidR="00AB454A" w:rsidRPr="006837ED">
        <w:rPr>
          <w:lang w:val="en-GB"/>
        </w:rPr>
        <w:t>.</w:t>
      </w:r>
    </w:p>
    <w:p w14:paraId="085C0D55" w14:textId="233E9501" w:rsidR="001F5376" w:rsidRPr="006837ED" w:rsidRDefault="00963A3E" w:rsidP="003A6412">
      <w:pPr>
        <w:pStyle w:val="references"/>
        <w:numPr>
          <w:ilvl w:val="0"/>
          <w:numId w:val="2"/>
        </w:numPr>
        <w:rPr>
          <w:lang w:val="en-GB" w:eastAsia="ja-JP"/>
        </w:rPr>
      </w:pPr>
      <w:hyperlink r:id="rId36" w:history="1">
        <w:r w:rsidR="001F5376" w:rsidRPr="006837ED">
          <w:rPr>
            <w:rStyle w:val="Hyperlink"/>
            <w:lang w:val="en-GB" w:eastAsia="ja-JP"/>
          </w:rPr>
          <w:t>https://www.inmarsat.com/en/about/technology/satellites.html</w:t>
        </w:r>
      </w:hyperlink>
      <w:r w:rsidR="001F5376" w:rsidRPr="006837ED">
        <w:rPr>
          <w:lang w:val="en-GB" w:eastAsia="ja-JP"/>
        </w:rPr>
        <w:t xml:space="preserve"> </w:t>
      </w:r>
    </w:p>
    <w:p w14:paraId="4ABDD19D" w14:textId="5E233BE4" w:rsidR="006C185E" w:rsidRPr="006837ED" w:rsidRDefault="00963A3E" w:rsidP="003A6412">
      <w:pPr>
        <w:pStyle w:val="references"/>
        <w:numPr>
          <w:ilvl w:val="0"/>
          <w:numId w:val="2"/>
        </w:numPr>
        <w:rPr>
          <w:lang w:val="en-GB" w:eastAsia="ja-JP"/>
        </w:rPr>
      </w:pPr>
      <w:hyperlink r:id="rId37" w:history="1">
        <w:r w:rsidR="006C185E" w:rsidRPr="006837ED">
          <w:rPr>
            <w:rStyle w:val="Hyperlink"/>
            <w:lang w:val="en-GB" w:eastAsia="ja-JP"/>
          </w:rPr>
          <w:t>https://en.wikipedia.org/wiki/Inmarsat</w:t>
        </w:r>
      </w:hyperlink>
      <w:r w:rsidR="006C185E" w:rsidRPr="006837ED">
        <w:rPr>
          <w:lang w:val="en-GB" w:eastAsia="ja-JP"/>
        </w:rPr>
        <w:t xml:space="preserve"> </w:t>
      </w:r>
    </w:p>
    <w:p w14:paraId="69D00D40" w14:textId="3C2C2961" w:rsidR="00AB454A" w:rsidRPr="006837ED" w:rsidRDefault="00963A3E" w:rsidP="003A6412">
      <w:pPr>
        <w:pStyle w:val="references"/>
        <w:numPr>
          <w:ilvl w:val="0"/>
          <w:numId w:val="2"/>
        </w:numPr>
        <w:rPr>
          <w:lang w:val="en-GB" w:eastAsia="ja-JP"/>
        </w:rPr>
      </w:pPr>
      <w:hyperlink r:id="rId38" w:history="1">
        <w:r w:rsidR="00AB454A" w:rsidRPr="006837ED">
          <w:rPr>
            <w:rStyle w:val="Hyperlink"/>
            <w:lang w:val="en-GB" w:eastAsia="ja-JP"/>
          </w:rPr>
          <w:t>https://www.viasat.com/space-innovation/satellite-fleet/global-satellite-internet/</w:t>
        </w:r>
      </w:hyperlink>
      <w:r w:rsidR="00AB454A" w:rsidRPr="006837ED">
        <w:rPr>
          <w:lang w:val="en-GB" w:eastAsia="ja-JP"/>
        </w:rPr>
        <w:t xml:space="preserve"> </w:t>
      </w:r>
    </w:p>
    <w:p w14:paraId="0F8B7468" w14:textId="77777777" w:rsidR="00A83332" w:rsidRPr="006837ED" w:rsidRDefault="00A83332" w:rsidP="00447725">
      <w:pPr>
        <w:widowControl w:val="0"/>
        <w:spacing w:after="0"/>
        <w:ind w:right="72"/>
        <w:rPr>
          <w:rFonts w:ascii="Arial" w:hAnsi="Arial" w:cs="Arial"/>
        </w:rPr>
      </w:pPr>
    </w:p>
    <w:p w14:paraId="35EA8273" w14:textId="77777777" w:rsidR="009150F3" w:rsidRPr="006837ED" w:rsidRDefault="009150F3">
      <w:pPr>
        <w:rPr>
          <w:rFonts w:ascii="Arial" w:eastAsia="PMingLiU" w:hAnsi="Arial" w:cs="Arial"/>
          <w:i/>
          <w:color w:val="0070C0"/>
          <w:lang w:eastAsia="zh-TW"/>
        </w:rPr>
      </w:pPr>
    </w:p>
    <w:p w14:paraId="532780F1" w14:textId="77777777" w:rsidR="007B130A" w:rsidRPr="00FD6229" w:rsidRDefault="007B130A">
      <w:pPr>
        <w:rPr>
          <w:rFonts w:ascii="Arial" w:eastAsia="PMingLiU" w:hAnsi="Arial" w:cs="Arial"/>
          <w:i/>
          <w:color w:val="0070C0"/>
          <w:lang w:eastAsia="zh-TW"/>
        </w:rPr>
      </w:pPr>
    </w:p>
    <w:sectPr w:rsidR="007B130A" w:rsidRPr="00FD6229" w:rsidSect="00AA1CFD">
      <w:footerReference w:type="even" r:id="rId39"/>
      <w:footerReference w:type="default" r:id="rId40"/>
      <w:footerReference w:type="first" r:id="rId41"/>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D0231F" w14:textId="77777777" w:rsidR="00FB2AB0" w:rsidRPr="006837ED" w:rsidRDefault="00FB2AB0">
      <w:r w:rsidRPr="006837ED">
        <w:separator/>
      </w:r>
    </w:p>
  </w:endnote>
  <w:endnote w:type="continuationSeparator" w:id="0">
    <w:p w14:paraId="2D11F7F7" w14:textId="77777777" w:rsidR="00FB2AB0" w:rsidRPr="006837ED" w:rsidRDefault="00FB2AB0">
      <w:r w:rsidRPr="006837ED">
        <w:continuationSeparator/>
      </w:r>
    </w:p>
  </w:endnote>
  <w:endnote w:type="continuationNotice" w:id="1">
    <w:p w14:paraId="51E8B1B2" w14:textId="77777777" w:rsidR="00FB2AB0" w:rsidRPr="006837ED" w:rsidRDefault="00FB2A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CC4CD" w14:textId="19E851BE" w:rsidR="00A0408A" w:rsidRPr="006837ED" w:rsidRDefault="002A4692">
    <w:pPr>
      <w:pStyle w:val="Footer"/>
      <w:rPr>
        <w:noProof w:val="0"/>
      </w:rPr>
    </w:pPr>
    <w:r w:rsidRPr="006837ED">
      <w:rPr>
        <w:noProof w:val="0"/>
      </w:rPr>
      <mc:AlternateContent>
        <mc:Choice Requires="wps">
          <w:drawing>
            <wp:anchor distT="0" distB="0" distL="0" distR="0" simplePos="0" relativeHeight="251658241" behindDoc="0" locked="0" layoutInCell="1" allowOverlap="1" wp14:anchorId="0094A32C" wp14:editId="42E1BD12">
              <wp:simplePos x="635" y="635"/>
              <wp:positionH relativeFrom="page">
                <wp:align>left</wp:align>
              </wp:positionH>
              <wp:positionV relativeFrom="page">
                <wp:align>bottom</wp:align>
              </wp:positionV>
              <wp:extent cx="443865" cy="443865"/>
              <wp:effectExtent l="0" t="0" r="4445" b="0"/>
              <wp:wrapNone/>
              <wp:docPr id="7" name="Text Box 7" descr="PUBLIC  |  © INMARSAT">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B426692" w14:textId="5D65AD27" w:rsidR="002A4692" w:rsidRPr="006837ED" w:rsidRDefault="002A4692" w:rsidP="002A4692">
                          <w:pPr>
                            <w:spacing w:after="0"/>
                            <w:rPr>
                              <w:rFonts w:ascii="Calibri" w:eastAsia="Calibri" w:hAnsi="Calibri" w:cs="Calibri"/>
                              <w:color w:val="000000"/>
                              <w:sz w:val="14"/>
                              <w:szCs w:val="14"/>
                            </w:rPr>
                          </w:pPr>
                          <w:proofErr w:type="gramStart"/>
                          <w:r w:rsidRPr="006837ED">
                            <w:rPr>
                              <w:rFonts w:ascii="Calibri" w:eastAsia="Calibri" w:hAnsi="Calibri" w:cs="Calibri"/>
                              <w:color w:val="000000"/>
                              <w:sz w:val="14"/>
                              <w:szCs w:val="14"/>
                            </w:rPr>
                            <w:t>PUBLIC  |</w:t>
                          </w:r>
                          <w:proofErr w:type="gramEnd"/>
                          <w:r w:rsidRPr="006837ED">
                            <w:rPr>
                              <w:rFonts w:ascii="Calibri" w:eastAsia="Calibri" w:hAnsi="Calibri" w:cs="Calibri"/>
                              <w:color w:val="000000"/>
                              <w:sz w:val="14"/>
                              <w:szCs w:val="14"/>
                            </w:rPr>
                            <w:t xml:space="preserve">  © INMARSAT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094A32C" id="_x0000_t202" coordsize="21600,21600" o:spt="202" path="m,l,21600r21600,l21600,xe">
              <v:stroke joinstyle="miter"/>
              <v:path gradientshapeok="t" o:connecttype="rect"/>
            </v:shapetype>
            <v:shape id="Text Box 7" o:spid="_x0000_s1026" type="#_x0000_t202" alt="PUBLIC  |  © INMARSAT" style="position:absolute;left:0;text-align:left;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1B426692" w14:textId="5D65AD27" w:rsidR="002A4692" w:rsidRPr="006837ED" w:rsidRDefault="002A4692" w:rsidP="002A4692">
                    <w:pPr>
                      <w:spacing w:after="0"/>
                      <w:rPr>
                        <w:rFonts w:ascii="Calibri" w:eastAsia="Calibri" w:hAnsi="Calibri" w:cs="Calibri"/>
                        <w:color w:val="000000"/>
                        <w:sz w:val="14"/>
                        <w:szCs w:val="14"/>
                      </w:rPr>
                    </w:pPr>
                    <w:proofErr w:type="gramStart"/>
                    <w:r w:rsidRPr="006837ED">
                      <w:rPr>
                        <w:rFonts w:ascii="Calibri" w:eastAsia="Calibri" w:hAnsi="Calibri" w:cs="Calibri"/>
                        <w:color w:val="000000"/>
                        <w:sz w:val="14"/>
                        <w:szCs w:val="14"/>
                      </w:rPr>
                      <w:t>PUBLIC  |</w:t>
                    </w:r>
                    <w:proofErr w:type="gramEnd"/>
                    <w:r w:rsidRPr="006837ED">
                      <w:rPr>
                        <w:rFonts w:ascii="Calibri" w:eastAsia="Calibri" w:hAnsi="Calibri" w:cs="Calibri"/>
                        <w:color w:val="000000"/>
                        <w:sz w:val="14"/>
                        <w:szCs w:val="14"/>
                      </w:rPr>
                      <w:t xml:space="preserve">  © INMARSAT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42151" w14:textId="6B80D0BB" w:rsidR="00A0408A" w:rsidRPr="006837ED" w:rsidRDefault="002A4692">
    <w:pPr>
      <w:pStyle w:val="Footer"/>
      <w:rPr>
        <w:noProof w:val="0"/>
      </w:rPr>
    </w:pPr>
    <w:r w:rsidRPr="006837ED">
      <w:rPr>
        <w:noProof w:val="0"/>
      </w:rPr>
      <mc:AlternateContent>
        <mc:Choice Requires="wps">
          <w:drawing>
            <wp:anchor distT="0" distB="0" distL="0" distR="0" simplePos="0" relativeHeight="251658242" behindDoc="0" locked="0" layoutInCell="1" allowOverlap="1" wp14:anchorId="47D47AA3" wp14:editId="6AB7494A">
              <wp:simplePos x="719138" y="10348913"/>
              <wp:positionH relativeFrom="page">
                <wp:align>left</wp:align>
              </wp:positionH>
              <wp:positionV relativeFrom="page">
                <wp:align>bottom</wp:align>
              </wp:positionV>
              <wp:extent cx="443865" cy="443865"/>
              <wp:effectExtent l="0" t="0" r="4445" b="0"/>
              <wp:wrapNone/>
              <wp:docPr id="8" name="Text Box 8" descr="PUBLIC  |  © INMARSAT">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AC1777B" w14:textId="7B1187DD" w:rsidR="002A4692" w:rsidRPr="006837ED" w:rsidRDefault="002A4692" w:rsidP="002A4692">
                          <w:pPr>
                            <w:spacing w:after="0"/>
                            <w:rPr>
                              <w:rFonts w:ascii="Calibri" w:eastAsia="Calibri" w:hAnsi="Calibri" w:cs="Calibri"/>
                              <w:color w:val="000000"/>
                              <w:sz w:val="14"/>
                              <w:szCs w:val="14"/>
                            </w:rPr>
                          </w:pPr>
                          <w:proofErr w:type="gramStart"/>
                          <w:r w:rsidRPr="006837ED">
                            <w:rPr>
                              <w:rFonts w:ascii="Calibri" w:eastAsia="Calibri" w:hAnsi="Calibri" w:cs="Calibri"/>
                              <w:color w:val="000000"/>
                              <w:sz w:val="14"/>
                              <w:szCs w:val="14"/>
                            </w:rPr>
                            <w:t>PUBLIC  |</w:t>
                          </w:r>
                          <w:proofErr w:type="gramEnd"/>
                          <w:r w:rsidRPr="006837ED">
                            <w:rPr>
                              <w:rFonts w:ascii="Calibri" w:eastAsia="Calibri" w:hAnsi="Calibri" w:cs="Calibri"/>
                              <w:color w:val="000000"/>
                              <w:sz w:val="14"/>
                              <w:szCs w:val="14"/>
                            </w:rPr>
                            <w:t xml:space="preserve">  © INMARSAT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47AA3" id="_x0000_t202" coordsize="21600,21600" o:spt="202" path="m,l,21600r21600,l21600,xe">
              <v:stroke joinstyle="miter"/>
              <v:path gradientshapeok="t" o:connecttype="rect"/>
            </v:shapetype>
            <v:shape id="Text Box 8" o:spid="_x0000_s1027" type="#_x0000_t202" alt="PUBLIC  |  © INMARSAT" style="position:absolute;left:0;text-align:left;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4AC1777B" w14:textId="7B1187DD" w:rsidR="002A4692" w:rsidRPr="006837ED" w:rsidRDefault="002A4692" w:rsidP="002A4692">
                    <w:pPr>
                      <w:spacing w:after="0"/>
                      <w:rPr>
                        <w:rFonts w:ascii="Calibri" w:eastAsia="Calibri" w:hAnsi="Calibri" w:cs="Calibri"/>
                        <w:color w:val="000000"/>
                        <w:sz w:val="14"/>
                        <w:szCs w:val="14"/>
                      </w:rPr>
                    </w:pPr>
                    <w:proofErr w:type="gramStart"/>
                    <w:r w:rsidRPr="006837ED">
                      <w:rPr>
                        <w:rFonts w:ascii="Calibri" w:eastAsia="Calibri" w:hAnsi="Calibri" w:cs="Calibri"/>
                        <w:color w:val="000000"/>
                        <w:sz w:val="14"/>
                        <w:szCs w:val="14"/>
                      </w:rPr>
                      <w:t>PUBLIC  |</w:t>
                    </w:r>
                    <w:proofErr w:type="gramEnd"/>
                    <w:r w:rsidRPr="006837ED">
                      <w:rPr>
                        <w:rFonts w:ascii="Calibri" w:eastAsia="Calibri" w:hAnsi="Calibri" w:cs="Calibri"/>
                        <w:color w:val="000000"/>
                        <w:sz w:val="14"/>
                        <w:szCs w:val="14"/>
                      </w:rPr>
                      <w:t xml:space="preserve">  © INMARSAT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AB786" w14:textId="02A3AD66" w:rsidR="00A0408A" w:rsidRPr="006837ED" w:rsidRDefault="002A4692">
    <w:pPr>
      <w:pStyle w:val="Footer"/>
      <w:rPr>
        <w:noProof w:val="0"/>
      </w:rPr>
    </w:pPr>
    <w:r w:rsidRPr="006837ED">
      <w:rPr>
        <w:noProof w:val="0"/>
      </w:rPr>
      <mc:AlternateContent>
        <mc:Choice Requires="wps">
          <w:drawing>
            <wp:anchor distT="0" distB="0" distL="0" distR="0" simplePos="0" relativeHeight="251658240" behindDoc="0" locked="0" layoutInCell="1" allowOverlap="1" wp14:anchorId="5C3FD587" wp14:editId="3EB6B7A0">
              <wp:simplePos x="635" y="635"/>
              <wp:positionH relativeFrom="page">
                <wp:align>left</wp:align>
              </wp:positionH>
              <wp:positionV relativeFrom="page">
                <wp:align>bottom</wp:align>
              </wp:positionV>
              <wp:extent cx="443865" cy="443865"/>
              <wp:effectExtent l="0" t="0" r="4445" b="0"/>
              <wp:wrapNone/>
              <wp:docPr id="6" name="Text Box 6" descr="PUBLIC  |  © INMARSAT">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D10B3A8" w14:textId="64C91F8D" w:rsidR="002A4692" w:rsidRPr="006837ED" w:rsidRDefault="002A4692" w:rsidP="002A4692">
                          <w:pPr>
                            <w:spacing w:after="0"/>
                            <w:rPr>
                              <w:rFonts w:ascii="Calibri" w:eastAsia="Calibri" w:hAnsi="Calibri" w:cs="Calibri"/>
                              <w:color w:val="000000"/>
                              <w:sz w:val="14"/>
                              <w:szCs w:val="14"/>
                            </w:rPr>
                          </w:pPr>
                          <w:proofErr w:type="gramStart"/>
                          <w:r w:rsidRPr="006837ED">
                            <w:rPr>
                              <w:rFonts w:ascii="Calibri" w:eastAsia="Calibri" w:hAnsi="Calibri" w:cs="Calibri"/>
                              <w:color w:val="000000"/>
                              <w:sz w:val="14"/>
                              <w:szCs w:val="14"/>
                            </w:rPr>
                            <w:t>PUBLIC  |</w:t>
                          </w:r>
                          <w:proofErr w:type="gramEnd"/>
                          <w:r w:rsidRPr="006837ED">
                            <w:rPr>
                              <w:rFonts w:ascii="Calibri" w:eastAsia="Calibri" w:hAnsi="Calibri" w:cs="Calibri"/>
                              <w:color w:val="000000"/>
                              <w:sz w:val="14"/>
                              <w:szCs w:val="14"/>
                            </w:rPr>
                            <w:t xml:space="preserve">  © INMARSAT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C3FD587" id="_x0000_t202" coordsize="21600,21600" o:spt="202" path="m,l,21600r21600,l21600,xe">
              <v:stroke joinstyle="miter"/>
              <v:path gradientshapeok="t" o:connecttype="rect"/>
            </v:shapetype>
            <v:shape id="Text Box 6" o:spid="_x0000_s1028" type="#_x0000_t202" alt="PUBLIC  |  © INMARSAT"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5D10B3A8" w14:textId="64C91F8D" w:rsidR="002A4692" w:rsidRPr="006837ED" w:rsidRDefault="002A4692" w:rsidP="002A4692">
                    <w:pPr>
                      <w:spacing w:after="0"/>
                      <w:rPr>
                        <w:rFonts w:ascii="Calibri" w:eastAsia="Calibri" w:hAnsi="Calibri" w:cs="Calibri"/>
                        <w:color w:val="000000"/>
                        <w:sz w:val="14"/>
                        <w:szCs w:val="14"/>
                      </w:rPr>
                    </w:pPr>
                    <w:proofErr w:type="gramStart"/>
                    <w:r w:rsidRPr="006837ED">
                      <w:rPr>
                        <w:rFonts w:ascii="Calibri" w:eastAsia="Calibri" w:hAnsi="Calibri" w:cs="Calibri"/>
                        <w:color w:val="000000"/>
                        <w:sz w:val="14"/>
                        <w:szCs w:val="14"/>
                      </w:rPr>
                      <w:t>PUBLIC  |</w:t>
                    </w:r>
                    <w:proofErr w:type="gramEnd"/>
                    <w:r w:rsidRPr="006837ED">
                      <w:rPr>
                        <w:rFonts w:ascii="Calibri" w:eastAsia="Calibri" w:hAnsi="Calibri" w:cs="Calibri"/>
                        <w:color w:val="000000"/>
                        <w:sz w:val="14"/>
                        <w:szCs w:val="14"/>
                      </w:rPr>
                      <w:t xml:space="preserve">  © INMARSAT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1A12D" w14:textId="77777777" w:rsidR="00FB2AB0" w:rsidRPr="006837ED" w:rsidRDefault="00FB2AB0">
      <w:r w:rsidRPr="006837ED">
        <w:separator/>
      </w:r>
    </w:p>
  </w:footnote>
  <w:footnote w:type="continuationSeparator" w:id="0">
    <w:p w14:paraId="107DFE59" w14:textId="77777777" w:rsidR="00FB2AB0" w:rsidRPr="006837ED" w:rsidRDefault="00FB2AB0">
      <w:r w:rsidRPr="006837ED">
        <w:continuationSeparator/>
      </w:r>
    </w:p>
  </w:footnote>
  <w:footnote w:type="continuationNotice" w:id="1">
    <w:p w14:paraId="4DFBA0BF" w14:textId="77777777" w:rsidR="00FB2AB0" w:rsidRPr="006837ED" w:rsidRDefault="00FB2AB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02CA5"/>
    <w:multiLevelType w:val="hybridMultilevel"/>
    <w:tmpl w:val="ADB0A3A4"/>
    <w:lvl w:ilvl="0" w:tplc="89FE6F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 w15:restartNumberingAfterBreak="0">
    <w:nsid w:val="03DE00FA"/>
    <w:multiLevelType w:val="multilevel"/>
    <w:tmpl w:val="46C0A1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DD73CF"/>
    <w:multiLevelType w:val="hybridMultilevel"/>
    <w:tmpl w:val="25AEE702"/>
    <w:lvl w:ilvl="0" w:tplc="08090001">
      <w:start w:val="1"/>
      <w:numFmt w:val="bullet"/>
      <w:lvlText w:val=""/>
      <w:lvlJc w:val="left"/>
      <w:pPr>
        <w:ind w:left="510" w:hanging="360"/>
      </w:pPr>
      <w:rPr>
        <w:rFonts w:ascii="Symbol" w:hAnsi="Symbol" w:hint="default"/>
      </w:rPr>
    </w:lvl>
    <w:lvl w:ilvl="1" w:tplc="FFFFFFFF">
      <w:start w:val="1"/>
      <w:numFmt w:val="lowerLetter"/>
      <w:lvlText w:val="%2."/>
      <w:lvlJc w:val="left"/>
      <w:pPr>
        <w:ind w:left="1230" w:hanging="360"/>
      </w:pPr>
    </w:lvl>
    <w:lvl w:ilvl="2" w:tplc="FFFFFFFF">
      <w:start w:val="1"/>
      <w:numFmt w:val="lowerRoman"/>
      <w:lvlText w:val="%3."/>
      <w:lvlJc w:val="right"/>
      <w:pPr>
        <w:ind w:left="1950" w:hanging="180"/>
      </w:pPr>
    </w:lvl>
    <w:lvl w:ilvl="3" w:tplc="FFFFFFFF">
      <w:start w:val="1"/>
      <w:numFmt w:val="decimal"/>
      <w:lvlText w:val="%4."/>
      <w:lvlJc w:val="left"/>
      <w:pPr>
        <w:ind w:left="2670" w:hanging="360"/>
      </w:pPr>
    </w:lvl>
    <w:lvl w:ilvl="4" w:tplc="FFFFFFFF">
      <w:start w:val="1"/>
      <w:numFmt w:val="lowerLetter"/>
      <w:lvlText w:val="%5."/>
      <w:lvlJc w:val="left"/>
      <w:pPr>
        <w:ind w:left="3390" w:hanging="360"/>
      </w:pPr>
    </w:lvl>
    <w:lvl w:ilvl="5" w:tplc="FFFFFFFF">
      <w:start w:val="1"/>
      <w:numFmt w:val="lowerRoman"/>
      <w:lvlText w:val="%6."/>
      <w:lvlJc w:val="right"/>
      <w:pPr>
        <w:ind w:left="4110" w:hanging="180"/>
      </w:pPr>
    </w:lvl>
    <w:lvl w:ilvl="6" w:tplc="FFFFFFFF">
      <w:start w:val="1"/>
      <w:numFmt w:val="decimal"/>
      <w:lvlText w:val="%7."/>
      <w:lvlJc w:val="left"/>
      <w:pPr>
        <w:ind w:left="4830" w:hanging="360"/>
      </w:pPr>
    </w:lvl>
    <w:lvl w:ilvl="7" w:tplc="FFFFFFFF">
      <w:start w:val="1"/>
      <w:numFmt w:val="lowerLetter"/>
      <w:lvlText w:val="%8."/>
      <w:lvlJc w:val="left"/>
      <w:pPr>
        <w:ind w:left="5550" w:hanging="360"/>
      </w:pPr>
    </w:lvl>
    <w:lvl w:ilvl="8" w:tplc="FFFFFFFF">
      <w:start w:val="1"/>
      <w:numFmt w:val="lowerRoman"/>
      <w:lvlText w:val="%9."/>
      <w:lvlJc w:val="right"/>
      <w:pPr>
        <w:ind w:left="627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89563F"/>
    <w:multiLevelType w:val="hybridMultilevel"/>
    <w:tmpl w:val="F2BE1970"/>
    <w:lvl w:ilvl="0" w:tplc="6656892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E087F33"/>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1257444E"/>
    <w:multiLevelType w:val="hybridMultilevel"/>
    <w:tmpl w:val="DF902D68"/>
    <w:lvl w:ilvl="0" w:tplc="B9068A44">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971913"/>
    <w:multiLevelType w:val="hybridMultilevel"/>
    <w:tmpl w:val="5694F038"/>
    <w:lvl w:ilvl="0" w:tplc="57FE0A3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1D2B2787"/>
    <w:multiLevelType w:val="multilevel"/>
    <w:tmpl w:val="40A66E0C"/>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6B5AC5"/>
    <w:multiLevelType w:val="hybridMultilevel"/>
    <w:tmpl w:val="5A607E8E"/>
    <w:lvl w:ilvl="0" w:tplc="8BC6CA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1E636A9D"/>
    <w:multiLevelType w:val="hybridMultilevel"/>
    <w:tmpl w:val="DFDA6246"/>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22AB2A1E"/>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26F96652"/>
    <w:multiLevelType w:val="multilevel"/>
    <w:tmpl w:val="43101A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7510D48"/>
    <w:multiLevelType w:val="hybridMultilevel"/>
    <w:tmpl w:val="990CCB2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291E1108"/>
    <w:multiLevelType w:val="hybridMultilevel"/>
    <w:tmpl w:val="16C8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32573F"/>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2E937881"/>
    <w:multiLevelType w:val="hybridMultilevel"/>
    <w:tmpl w:val="24263692"/>
    <w:lvl w:ilvl="0" w:tplc="CC7C3B6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2B7A63"/>
    <w:multiLevelType w:val="hybridMultilevel"/>
    <w:tmpl w:val="0B24E4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46326A"/>
    <w:multiLevelType w:val="multilevel"/>
    <w:tmpl w:val="86B657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53C0EDD"/>
    <w:multiLevelType w:val="hybridMultilevel"/>
    <w:tmpl w:val="4912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D37A3D"/>
    <w:multiLevelType w:val="multilevel"/>
    <w:tmpl w:val="174ABAB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1" w15:restartNumberingAfterBreak="0">
    <w:nsid w:val="41923EC4"/>
    <w:multiLevelType w:val="hybridMultilevel"/>
    <w:tmpl w:val="3EC8F6E4"/>
    <w:lvl w:ilvl="0" w:tplc="0409000F">
      <w:start w:val="1"/>
      <w:numFmt w:val="decimal"/>
      <w:lvlText w:val="%1."/>
      <w:lvlJc w:val="left"/>
      <w:pPr>
        <w:ind w:left="764" w:hanging="480"/>
      </w:p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2" w15:restartNumberingAfterBreak="0">
    <w:nsid w:val="47165872"/>
    <w:multiLevelType w:val="hybridMultilevel"/>
    <w:tmpl w:val="B0D09A5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CE36859"/>
    <w:multiLevelType w:val="hybridMultilevel"/>
    <w:tmpl w:val="B18480FC"/>
    <w:lvl w:ilvl="0" w:tplc="A628FAC2">
      <w:start w:val="1"/>
      <w:numFmt w:val="bullet"/>
      <w:lvlText w:val="•"/>
      <w:lvlJc w:val="left"/>
      <w:pPr>
        <w:tabs>
          <w:tab w:val="num" w:pos="720"/>
        </w:tabs>
        <w:ind w:left="720" w:hanging="360"/>
      </w:pPr>
      <w:rPr>
        <w:rFonts w:ascii="Arial" w:hAnsi="Arial" w:hint="default"/>
      </w:rPr>
    </w:lvl>
    <w:lvl w:ilvl="1" w:tplc="6A607440" w:tentative="1">
      <w:start w:val="1"/>
      <w:numFmt w:val="bullet"/>
      <w:lvlText w:val="•"/>
      <w:lvlJc w:val="left"/>
      <w:pPr>
        <w:tabs>
          <w:tab w:val="num" w:pos="1440"/>
        </w:tabs>
        <w:ind w:left="1440" w:hanging="360"/>
      </w:pPr>
      <w:rPr>
        <w:rFonts w:ascii="Arial" w:hAnsi="Arial" w:hint="default"/>
      </w:rPr>
    </w:lvl>
    <w:lvl w:ilvl="2" w:tplc="4A9A5E6A" w:tentative="1">
      <w:start w:val="1"/>
      <w:numFmt w:val="bullet"/>
      <w:lvlText w:val="•"/>
      <w:lvlJc w:val="left"/>
      <w:pPr>
        <w:tabs>
          <w:tab w:val="num" w:pos="2160"/>
        </w:tabs>
        <w:ind w:left="2160" w:hanging="360"/>
      </w:pPr>
      <w:rPr>
        <w:rFonts w:ascii="Arial" w:hAnsi="Arial" w:hint="default"/>
      </w:rPr>
    </w:lvl>
    <w:lvl w:ilvl="3" w:tplc="A4F61FCC" w:tentative="1">
      <w:start w:val="1"/>
      <w:numFmt w:val="bullet"/>
      <w:lvlText w:val="•"/>
      <w:lvlJc w:val="left"/>
      <w:pPr>
        <w:tabs>
          <w:tab w:val="num" w:pos="2880"/>
        </w:tabs>
        <w:ind w:left="2880" w:hanging="360"/>
      </w:pPr>
      <w:rPr>
        <w:rFonts w:ascii="Arial" w:hAnsi="Arial" w:hint="default"/>
      </w:rPr>
    </w:lvl>
    <w:lvl w:ilvl="4" w:tplc="592E9C3A" w:tentative="1">
      <w:start w:val="1"/>
      <w:numFmt w:val="bullet"/>
      <w:lvlText w:val="•"/>
      <w:lvlJc w:val="left"/>
      <w:pPr>
        <w:tabs>
          <w:tab w:val="num" w:pos="3600"/>
        </w:tabs>
        <w:ind w:left="3600" w:hanging="360"/>
      </w:pPr>
      <w:rPr>
        <w:rFonts w:ascii="Arial" w:hAnsi="Arial" w:hint="default"/>
      </w:rPr>
    </w:lvl>
    <w:lvl w:ilvl="5" w:tplc="F75053F2" w:tentative="1">
      <w:start w:val="1"/>
      <w:numFmt w:val="bullet"/>
      <w:lvlText w:val="•"/>
      <w:lvlJc w:val="left"/>
      <w:pPr>
        <w:tabs>
          <w:tab w:val="num" w:pos="4320"/>
        </w:tabs>
        <w:ind w:left="4320" w:hanging="360"/>
      </w:pPr>
      <w:rPr>
        <w:rFonts w:ascii="Arial" w:hAnsi="Arial" w:hint="default"/>
      </w:rPr>
    </w:lvl>
    <w:lvl w:ilvl="6" w:tplc="BEF20058" w:tentative="1">
      <w:start w:val="1"/>
      <w:numFmt w:val="bullet"/>
      <w:lvlText w:val="•"/>
      <w:lvlJc w:val="left"/>
      <w:pPr>
        <w:tabs>
          <w:tab w:val="num" w:pos="5040"/>
        </w:tabs>
        <w:ind w:left="5040" w:hanging="360"/>
      </w:pPr>
      <w:rPr>
        <w:rFonts w:ascii="Arial" w:hAnsi="Arial" w:hint="default"/>
      </w:rPr>
    </w:lvl>
    <w:lvl w:ilvl="7" w:tplc="AE0698DE" w:tentative="1">
      <w:start w:val="1"/>
      <w:numFmt w:val="bullet"/>
      <w:lvlText w:val="•"/>
      <w:lvlJc w:val="left"/>
      <w:pPr>
        <w:tabs>
          <w:tab w:val="num" w:pos="5760"/>
        </w:tabs>
        <w:ind w:left="5760" w:hanging="360"/>
      </w:pPr>
      <w:rPr>
        <w:rFonts w:ascii="Arial" w:hAnsi="Arial" w:hint="default"/>
      </w:rPr>
    </w:lvl>
    <w:lvl w:ilvl="8" w:tplc="F4923D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DE5122C"/>
    <w:multiLevelType w:val="hybridMultilevel"/>
    <w:tmpl w:val="DFDA624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5" w15:restartNumberingAfterBreak="0">
    <w:nsid w:val="51487524"/>
    <w:multiLevelType w:val="hybridMultilevel"/>
    <w:tmpl w:val="8BC46C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2026FFF"/>
    <w:multiLevelType w:val="hybridMultilevel"/>
    <w:tmpl w:val="97FABCF2"/>
    <w:lvl w:ilvl="0" w:tplc="04090001">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7" w15:restartNumberingAfterBreak="0">
    <w:nsid w:val="525540AF"/>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8952782"/>
    <w:multiLevelType w:val="hybridMultilevel"/>
    <w:tmpl w:val="947242FC"/>
    <w:lvl w:ilvl="0" w:tplc="2FCAB1A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9D04C4B"/>
    <w:multiLevelType w:val="hybridMultilevel"/>
    <w:tmpl w:val="5B647EF0"/>
    <w:lvl w:ilvl="0" w:tplc="294CA5F8">
      <w:start w:val="1"/>
      <w:numFmt w:val="bullet"/>
      <w:lvlText w:val="›"/>
      <w:lvlJc w:val="left"/>
      <w:pPr>
        <w:tabs>
          <w:tab w:val="num" w:pos="720"/>
        </w:tabs>
        <w:ind w:left="720" w:hanging="360"/>
      </w:pPr>
      <w:rPr>
        <w:rFonts w:ascii="Verdana" w:hAnsi="Verdana" w:hint="default"/>
      </w:rPr>
    </w:lvl>
    <w:lvl w:ilvl="1" w:tplc="9814E1B8">
      <w:numFmt w:val="bullet"/>
      <w:lvlText w:val=""/>
      <w:lvlJc w:val="left"/>
      <w:pPr>
        <w:tabs>
          <w:tab w:val="num" w:pos="1440"/>
        </w:tabs>
        <w:ind w:left="1440" w:hanging="360"/>
      </w:pPr>
      <w:rPr>
        <w:rFonts w:ascii="Wingdings" w:hAnsi="Wingdings" w:hint="default"/>
      </w:rPr>
    </w:lvl>
    <w:lvl w:ilvl="2" w:tplc="0F42BEFE">
      <w:start w:val="1"/>
      <w:numFmt w:val="bullet"/>
      <w:lvlText w:val="›"/>
      <w:lvlJc w:val="left"/>
      <w:pPr>
        <w:tabs>
          <w:tab w:val="num" w:pos="2160"/>
        </w:tabs>
        <w:ind w:left="2160" w:hanging="360"/>
      </w:pPr>
      <w:rPr>
        <w:rFonts w:ascii="Verdana" w:hAnsi="Verdana" w:hint="default"/>
      </w:rPr>
    </w:lvl>
    <w:lvl w:ilvl="3" w:tplc="912815EA">
      <w:start w:val="1"/>
      <w:numFmt w:val="bullet"/>
      <w:lvlText w:val="›"/>
      <w:lvlJc w:val="left"/>
      <w:pPr>
        <w:tabs>
          <w:tab w:val="num" w:pos="2880"/>
        </w:tabs>
        <w:ind w:left="2880" w:hanging="360"/>
      </w:pPr>
      <w:rPr>
        <w:rFonts w:ascii="Verdana" w:hAnsi="Verdana" w:hint="default"/>
      </w:rPr>
    </w:lvl>
    <w:lvl w:ilvl="4" w:tplc="06B80F00">
      <w:start w:val="1"/>
      <w:numFmt w:val="bullet"/>
      <w:lvlText w:val="›"/>
      <w:lvlJc w:val="left"/>
      <w:pPr>
        <w:tabs>
          <w:tab w:val="num" w:pos="3600"/>
        </w:tabs>
        <w:ind w:left="3600" w:hanging="360"/>
      </w:pPr>
      <w:rPr>
        <w:rFonts w:ascii="Verdana" w:hAnsi="Verdana" w:hint="default"/>
      </w:rPr>
    </w:lvl>
    <w:lvl w:ilvl="5" w:tplc="F596025A">
      <w:start w:val="1"/>
      <w:numFmt w:val="bullet"/>
      <w:lvlText w:val="›"/>
      <w:lvlJc w:val="left"/>
      <w:pPr>
        <w:tabs>
          <w:tab w:val="num" w:pos="4320"/>
        </w:tabs>
        <w:ind w:left="4320" w:hanging="360"/>
      </w:pPr>
      <w:rPr>
        <w:rFonts w:ascii="Verdana" w:hAnsi="Verdana" w:hint="default"/>
      </w:rPr>
    </w:lvl>
    <w:lvl w:ilvl="6" w:tplc="8D8CDE02">
      <w:start w:val="1"/>
      <w:numFmt w:val="bullet"/>
      <w:lvlText w:val="›"/>
      <w:lvlJc w:val="left"/>
      <w:pPr>
        <w:tabs>
          <w:tab w:val="num" w:pos="5040"/>
        </w:tabs>
        <w:ind w:left="5040" w:hanging="360"/>
      </w:pPr>
      <w:rPr>
        <w:rFonts w:ascii="Verdana" w:hAnsi="Verdana" w:hint="default"/>
      </w:rPr>
    </w:lvl>
    <w:lvl w:ilvl="7" w:tplc="92B0D706">
      <w:start w:val="1"/>
      <w:numFmt w:val="bullet"/>
      <w:lvlText w:val="›"/>
      <w:lvlJc w:val="left"/>
      <w:pPr>
        <w:tabs>
          <w:tab w:val="num" w:pos="5760"/>
        </w:tabs>
        <w:ind w:left="5760" w:hanging="360"/>
      </w:pPr>
      <w:rPr>
        <w:rFonts w:ascii="Verdana" w:hAnsi="Verdana" w:hint="default"/>
      </w:rPr>
    </w:lvl>
    <w:lvl w:ilvl="8" w:tplc="AB74FFB0">
      <w:start w:val="1"/>
      <w:numFmt w:val="bullet"/>
      <w:lvlText w:val="›"/>
      <w:lvlJc w:val="left"/>
      <w:pPr>
        <w:tabs>
          <w:tab w:val="num" w:pos="6480"/>
        </w:tabs>
        <w:ind w:left="6480" w:hanging="360"/>
      </w:pPr>
      <w:rPr>
        <w:rFonts w:ascii="Verdana" w:hAnsi="Verdana" w:hint="default"/>
      </w:rPr>
    </w:lvl>
  </w:abstractNum>
  <w:abstractNum w:abstractNumId="32" w15:restartNumberingAfterBreak="0">
    <w:nsid w:val="6392338A"/>
    <w:multiLevelType w:val="hybridMultilevel"/>
    <w:tmpl w:val="E91C8D5A"/>
    <w:lvl w:ilvl="0" w:tplc="423E947C">
      <w:start w:val="1"/>
      <w:numFmt w:val="decimal"/>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4456F89"/>
    <w:multiLevelType w:val="multilevel"/>
    <w:tmpl w:val="772AF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7267C66"/>
    <w:multiLevelType w:val="hybridMultilevel"/>
    <w:tmpl w:val="1EF862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5" w15:restartNumberingAfterBreak="0">
    <w:nsid w:val="69A474BC"/>
    <w:multiLevelType w:val="multilevel"/>
    <w:tmpl w:val="42123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F1D6A21"/>
    <w:multiLevelType w:val="singleLevel"/>
    <w:tmpl w:val="A100F9DC"/>
    <w:lvl w:ilvl="0">
      <w:start w:val="1"/>
      <w:numFmt w:val="decimal"/>
      <w:pStyle w:val="References0"/>
      <w:lvlText w:val="[%1]"/>
      <w:lvlJc w:val="left"/>
      <w:pPr>
        <w:tabs>
          <w:tab w:val="num" w:pos="360"/>
        </w:tabs>
        <w:ind w:left="360" w:hanging="360"/>
      </w:pPr>
      <w:rPr>
        <w:rFonts w:ascii="Times New Roman" w:hAnsi="Times New Roman" w:hint="default"/>
        <w:sz w:val="18"/>
      </w:rPr>
    </w:lvl>
  </w:abstractNum>
  <w:abstractNum w:abstractNumId="37" w15:restartNumberingAfterBreak="0">
    <w:nsid w:val="6FC65D7F"/>
    <w:multiLevelType w:val="hybridMultilevel"/>
    <w:tmpl w:val="4B6604EE"/>
    <w:lvl w:ilvl="0" w:tplc="89A02EF6">
      <w:start w:val="1"/>
      <w:numFmt w:val="bullet"/>
      <w:lvlText w:val="•"/>
      <w:lvlJc w:val="left"/>
      <w:pPr>
        <w:tabs>
          <w:tab w:val="num" w:pos="360"/>
        </w:tabs>
        <w:ind w:left="360" w:hanging="360"/>
      </w:pPr>
      <w:rPr>
        <w:rFonts w:ascii="Arial" w:hAnsi="Arial" w:hint="default"/>
      </w:rPr>
    </w:lvl>
    <w:lvl w:ilvl="1" w:tplc="F7CAA434" w:tentative="1">
      <w:start w:val="1"/>
      <w:numFmt w:val="bullet"/>
      <w:lvlText w:val="•"/>
      <w:lvlJc w:val="left"/>
      <w:pPr>
        <w:tabs>
          <w:tab w:val="num" w:pos="1080"/>
        </w:tabs>
        <w:ind w:left="1080" w:hanging="360"/>
      </w:pPr>
      <w:rPr>
        <w:rFonts w:ascii="Arial" w:hAnsi="Arial" w:hint="default"/>
      </w:rPr>
    </w:lvl>
    <w:lvl w:ilvl="2" w:tplc="FC0CE7F4" w:tentative="1">
      <w:start w:val="1"/>
      <w:numFmt w:val="bullet"/>
      <w:lvlText w:val="•"/>
      <w:lvlJc w:val="left"/>
      <w:pPr>
        <w:tabs>
          <w:tab w:val="num" w:pos="1800"/>
        </w:tabs>
        <w:ind w:left="1800" w:hanging="360"/>
      </w:pPr>
      <w:rPr>
        <w:rFonts w:ascii="Arial" w:hAnsi="Arial" w:hint="default"/>
      </w:rPr>
    </w:lvl>
    <w:lvl w:ilvl="3" w:tplc="11487EC0" w:tentative="1">
      <w:start w:val="1"/>
      <w:numFmt w:val="bullet"/>
      <w:lvlText w:val="•"/>
      <w:lvlJc w:val="left"/>
      <w:pPr>
        <w:tabs>
          <w:tab w:val="num" w:pos="2520"/>
        </w:tabs>
        <w:ind w:left="2520" w:hanging="360"/>
      </w:pPr>
      <w:rPr>
        <w:rFonts w:ascii="Arial" w:hAnsi="Arial" w:hint="default"/>
      </w:rPr>
    </w:lvl>
    <w:lvl w:ilvl="4" w:tplc="EE968670" w:tentative="1">
      <w:start w:val="1"/>
      <w:numFmt w:val="bullet"/>
      <w:lvlText w:val="•"/>
      <w:lvlJc w:val="left"/>
      <w:pPr>
        <w:tabs>
          <w:tab w:val="num" w:pos="3240"/>
        </w:tabs>
        <w:ind w:left="3240" w:hanging="360"/>
      </w:pPr>
      <w:rPr>
        <w:rFonts w:ascii="Arial" w:hAnsi="Arial" w:hint="default"/>
      </w:rPr>
    </w:lvl>
    <w:lvl w:ilvl="5" w:tplc="D5A498A8" w:tentative="1">
      <w:start w:val="1"/>
      <w:numFmt w:val="bullet"/>
      <w:lvlText w:val="•"/>
      <w:lvlJc w:val="left"/>
      <w:pPr>
        <w:tabs>
          <w:tab w:val="num" w:pos="3960"/>
        </w:tabs>
        <w:ind w:left="3960" w:hanging="360"/>
      </w:pPr>
      <w:rPr>
        <w:rFonts w:ascii="Arial" w:hAnsi="Arial" w:hint="default"/>
      </w:rPr>
    </w:lvl>
    <w:lvl w:ilvl="6" w:tplc="CDB64302" w:tentative="1">
      <w:start w:val="1"/>
      <w:numFmt w:val="bullet"/>
      <w:lvlText w:val="•"/>
      <w:lvlJc w:val="left"/>
      <w:pPr>
        <w:tabs>
          <w:tab w:val="num" w:pos="4680"/>
        </w:tabs>
        <w:ind w:left="4680" w:hanging="360"/>
      </w:pPr>
      <w:rPr>
        <w:rFonts w:ascii="Arial" w:hAnsi="Arial" w:hint="default"/>
      </w:rPr>
    </w:lvl>
    <w:lvl w:ilvl="7" w:tplc="EE7A6A66" w:tentative="1">
      <w:start w:val="1"/>
      <w:numFmt w:val="bullet"/>
      <w:lvlText w:val="•"/>
      <w:lvlJc w:val="left"/>
      <w:pPr>
        <w:tabs>
          <w:tab w:val="num" w:pos="5400"/>
        </w:tabs>
        <w:ind w:left="5400" w:hanging="360"/>
      </w:pPr>
      <w:rPr>
        <w:rFonts w:ascii="Arial" w:hAnsi="Arial" w:hint="default"/>
      </w:rPr>
    </w:lvl>
    <w:lvl w:ilvl="8" w:tplc="6CCE8F26"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7AA96FA5"/>
    <w:multiLevelType w:val="hybridMultilevel"/>
    <w:tmpl w:val="C41E36A0"/>
    <w:lvl w:ilvl="0" w:tplc="9016374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176D5C"/>
    <w:multiLevelType w:val="hybridMultilevel"/>
    <w:tmpl w:val="7E4E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CB5A92"/>
    <w:multiLevelType w:val="hybridMultilevel"/>
    <w:tmpl w:val="4204E0FE"/>
    <w:lvl w:ilvl="0" w:tplc="04090011">
      <w:start w:val="1"/>
      <w:numFmt w:val="upperLetter"/>
      <w:lvlText w:val="%1."/>
      <w:lvlJc w:val="left"/>
      <w:pPr>
        <w:ind w:left="680" w:hanging="480"/>
      </w:p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num w:numId="1" w16cid:durableId="91823">
    <w:abstractNumId w:val="20"/>
  </w:num>
  <w:num w:numId="2" w16cid:durableId="430858556">
    <w:abstractNumId w:val="32"/>
  </w:num>
  <w:num w:numId="3" w16cid:durableId="1386566808">
    <w:abstractNumId w:val="38"/>
  </w:num>
  <w:num w:numId="4" w16cid:durableId="229846888">
    <w:abstractNumId w:val="36"/>
  </w:num>
  <w:num w:numId="5" w16cid:durableId="671876569">
    <w:abstractNumId w:val="8"/>
  </w:num>
  <w:num w:numId="6" w16cid:durableId="613635211">
    <w:abstractNumId w:val="40"/>
  </w:num>
  <w:num w:numId="7" w16cid:durableId="367340989">
    <w:abstractNumId w:val="1"/>
    <w:lvlOverride w:ilvl="0">
      <w:startOverride w:val="1"/>
    </w:lvlOverride>
  </w:num>
  <w:num w:numId="8" w16cid:durableId="657661003">
    <w:abstractNumId w:val="18"/>
    <w:lvlOverride w:ilvl="0">
      <w:startOverride w:val="3"/>
    </w:lvlOverride>
  </w:num>
  <w:num w:numId="9" w16cid:durableId="1872264335">
    <w:abstractNumId w:val="12"/>
    <w:lvlOverride w:ilvl="0">
      <w:startOverride w:val="4"/>
    </w:lvlOverride>
  </w:num>
  <w:num w:numId="10" w16cid:durableId="517962102">
    <w:abstractNumId w:val="11"/>
  </w:num>
  <w:num w:numId="11" w16cid:durableId="1998682122">
    <w:abstractNumId w:val="9"/>
  </w:num>
  <w:num w:numId="12" w16cid:durableId="1265725914">
    <w:abstractNumId w:val="4"/>
  </w:num>
  <w:num w:numId="13" w16cid:durableId="324631995">
    <w:abstractNumId w:val="39"/>
  </w:num>
  <w:num w:numId="14" w16cid:durableId="1540122812">
    <w:abstractNumId w:val="29"/>
  </w:num>
  <w:num w:numId="15" w16cid:durableId="813134535">
    <w:abstractNumId w:val="7"/>
  </w:num>
  <w:num w:numId="16" w16cid:durableId="1289311223">
    <w:abstractNumId w:val="27"/>
  </w:num>
  <w:num w:numId="17" w16cid:durableId="551160914">
    <w:abstractNumId w:val="5"/>
  </w:num>
  <w:num w:numId="18" w16cid:durableId="839999631">
    <w:abstractNumId w:val="15"/>
  </w:num>
  <w:num w:numId="19" w16cid:durableId="1391492614">
    <w:abstractNumId w:val="34"/>
  </w:num>
  <w:num w:numId="20" w16cid:durableId="1213345461">
    <w:abstractNumId w:val="0"/>
  </w:num>
  <w:num w:numId="21" w16cid:durableId="967902767">
    <w:abstractNumId w:val="17"/>
  </w:num>
  <w:num w:numId="22" w16cid:durableId="1249459322">
    <w:abstractNumId w:val="19"/>
  </w:num>
  <w:num w:numId="23" w16cid:durableId="570041750">
    <w:abstractNumId w:val="14"/>
  </w:num>
  <w:num w:numId="24" w16cid:durableId="1440181081">
    <w:abstractNumId w:val="16"/>
  </w:num>
  <w:num w:numId="25" w16cid:durableId="1352415402">
    <w:abstractNumId w:val="41"/>
  </w:num>
  <w:num w:numId="26" w16cid:durableId="1460488274">
    <w:abstractNumId w:val="37"/>
  </w:num>
  <w:num w:numId="27" w16cid:durableId="1923103413">
    <w:abstractNumId w:val="23"/>
  </w:num>
  <w:num w:numId="28" w16cid:durableId="186796318">
    <w:abstractNumId w:val="21"/>
  </w:num>
  <w:num w:numId="29" w16cid:durableId="1359622370">
    <w:abstractNumId w:val="42"/>
  </w:num>
  <w:num w:numId="30" w16cid:durableId="449863631">
    <w:abstractNumId w:val="26"/>
  </w:num>
  <w:num w:numId="31" w16cid:durableId="584345248">
    <w:abstractNumId w:val="3"/>
  </w:num>
  <w:num w:numId="32" w16cid:durableId="520318121">
    <w:abstractNumId w:val="30"/>
  </w:num>
  <w:num w:numId="33" w16cid:durableId="1977569015">
    <w:abstractNumId w:val="10"/>
  </w:num>
  <w:num w:numId="34" w16cid:durableId="831870811">
    <w:abstractNumId w:val="22"/>
  </w:num>
  <w:num w:numId="35" w16cid:durableId="1973054632">
    <w:abstractNumId w:val="25"/>
  </w:num>
  <w:num w:numId="36" w16cid:durableId="1633632902">
    <w:abstractNumId w:val="28"/>
  </w:num>
  <w:num w:numId="37" w16cid:durableId="2111243273">
    <w:abstractNumId w:val="35"/>
  </w:num>
  <w:num w:numId="38" w16cid:durableId="1984962822">
    <w:abstractNumId w:val="31"/>
  </w:num>
  <w:num w:numId="39" w16cid:durableId="1634555045">
    <w:abstractNumId w:val="10"/>
  </w:num>
  <w:num w:numId="40" w16cid:durableId="1598947371">
    <w:abstractNumId w:val="24"/>
  </w:num>
  <w:num w:numId="41" w16cid:durableId="44704224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45482854">
    <w:abstractNumId w:val="33"/>
  </w:num>
  <w:num w:numId="43" w16cid:durableId="326860133">
    <w:abstractNumId w:val="6"/>
  </w:num>
  <w:num w:numId="44" w16cid:durableId="11237683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99670923">
    <w:abstractNumId w:val="2"/>
  </w:num>
  <w:num w:numId="46" w16cid:durableId="1881167733">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3">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22DF"/>
    <w:rsid w:val="00004165"/>
    <w:rsid w:val="0000440F"/>
    <w:rsid w:val="00005FB0"/>
    <w:rsid w:val="00015219"/>
    <w:rsid w:val="00015F3A"/>
    <w:rsid w:val="00020C56"/>
    <w:rsid w:val="000234A4"/>
    <w:rsid w:val="00024C4C"/>
    <w:rsid w:val="0002547F"/>
    <w:rsid w:val="000262CF"/>
    <w:rsid w:val="00026ACC"/>
    <w:rsid w:val="00027EF2"/>
    <w:rsid w:val="0003171D"/>
    <w:rsid w:val="00031C1D"/>
    <w:rsid w:val="0003276A"/>
    <w:rsid w:val="00034D9B"/>
    <w:rsid w:val="00035C50"/>
    <w:rsid w:val="000411C3"/>
    <w:rsid w:val="000425CD"/>
    <w:rsid w:val="0004486C"/>
    <w:rsid w:val="00044D15"/>
    <w:rsid w:val="000457A1"/>
    <w:rsid w:val="00050001"/>
    <w:rsid w:val="000501BE"/>
    <w:rsid w:val="0005128F"/>
    <w:rsid w:val="00052041"/>
    <w:rsid w:val="000525AC"/>
    <w:rsid w:val="00052F8F"/>
    <w:rsid w:val="0005326A"/>
    <w:rsid w:val="0005577B"/>
    <w:rsid w:val="000559F6"/>
    <w:rsid w:val="000563E3"/>
    <w:rsid w:val="00060569"/>
    <w:rsid w:val="0006266D"/>
    <w:rsid w:val="00065506"/>
    <w:rsid w:val="00066C37"/>
    <w:rsid w:val="00070162"/>
    <w:rsid w:val="00071A3D"/>
    <w:rsid w:val="00071AB4"/>
    <w:rsid w:val="0007382E"/>
    <w:rsid w:val="000738BE"/>
    <w:rsid w:val="00076446"/>
    <w:rsid w:val="00076496"/>
    <w:rsid w:val="000766E1"/>
    <w:rsid w:val="00077FF6"/>
    <w:rsid w:val="00080D82"/>
    <w:rsid w:val="00081692"/>
    <w:rsid w:val="00081D2C"/>
    <w:rsid w:val="00082802"/>
    <w:rsid w:val="00082C46"/>
    <w:rsid w:val="000843BF"/>
    <w:rsid w:val="00085A0E"/>
    <w:rsid w:val="00087548"/>
    <w:rsid w:val="00090B55"/>
    <w:rsid w:val="00091421"/>
    <w:rsid w:val="00091BF6"/>
    <w:rsid w:val="00093450"/>
    <w:rsid w:val="0009357A"/>
    <w:rsid w:val="00093E7E"/>
    <w:rsid w:val="000954FC"/>
    <w:rsid w:val="000A1830"/>
    <w:rsid w:val="000A4121"/>
    <w:rsid w:val="000A4AA3"/>
    <w:rsid w:val="000A550E"/>
    <w:rsid w:val="000A61DE"/>
    <w:rsid w:val="000A6836"/>
    <w:rsid w:val="000B0359"/>
    <w:rsid w:val="000B0960"/>
    <w:rsid w:val="000B0A68"/>
    <w:rsid w:val="000B1A55"/>
    <w:rsid w:val="000B20BB"/>
    <w:rsid w:val="000B2EF6"/>
    <w:rsid w:val="000B2FA6"/>
    <w:rsid w:val="000B4AA0"/>
    <w:rsid w:val="000B5B87"/>
    <w:rsid w:val="000C0033"/>
    <w:rsid w:val="000C241E"/>
    <w:rsid w:val="000C2553"/>
    <w:rsid w:val="000C26FE"/>
    <w:rsid w:val="000C353A"/>
    <w:rsid w:val="000C38C3"/>
    <w:rsid w:val="000C4549"/>
    <w:rsid w:val="000C5C64"/>
    <w:rsid w:val="000C68D1"/>
    <w:rsid w:val="000C7CB8"/>
    <w:rsid w:val="000D0319"/>
    <w:rsid w:val="000D09FD"/>
    <w:rsid w:val="000D19DE"/>
    <w:rsid w:val="000D44FB"/>
    <w:rsid w:val="000D574B"/>
    <w:rsid w:val="000D6CFC"/>
    <w:rsid w:val="000E1DC4"/>
    <w:rsid w:val="000E537B"/>
    <w:rsid w:val="000E57D0"/>
    <w:rsid w:val="000E5C44"/>
    <w:rsid w:val="000E604B"/>
    <w:rsid w:val="000E7858"/>
    <w:rsid w:val="000F33D1"/>
    <w:rsid w:val="000F39CA"/>
    <w:rsid w:val="000F57EA"/>
    <w:rsid w:val="000F669A"/>
    <w:rsid w:val="000F684E"/>
    <w:rsid w:val="0010116F"/>
    <w:rsid w:val="00103117"/>
    <w:rsid w:val="001040B3"/>
    <w:rsid w:val="00106D59"/>
    <w:rsid w:val="00107927"/>
    <w:rsid w:val="00110E26"/>
    <w:rsid w:val="00111321"/>
    <w:rsid w:val="001128E7"/>
    <w:rsid w:val="00114643"/>
    <w:rsid w:val="00114920"/>
    <w:rsid w:val="00115C35"/>
    <w:rsid w:val="001173D6"/>
    <w:rsid w:val="001174BB"/>
    <w:rsid w:val="00117BD6"/>
    <w:rsid w:val="001206C2"/>
    <w:rsid w:val="00120F1A"/>
    <w:rsid w:val="00121978"/>
    <w:rsid w:val="001219F1"/>
    <w:rsid w:val="0012333F"/>
    <w:rsid w:val="00123422"/>
    <w:rsid w:val="001248EC"/>
    <w:rsid w:val="00124B6A"/>
    <w:rsid w:val="0012735F"/>
    <w:rsid w:val="00127A5E"/>
    <w:rsid w:val="00127E78"/>
    <w:rsid w:val="00130462"/>
    <w:rsid w:val="001319C1"/>
    <w:rsid w:val="00132EE1"/>
    <w:rsid w:val="00136316"/>
    <w:rsid w:val="00136D4C"/>
    <w:rsid w:val="0014087D"/>
    <w:rsid w:val="00141B63"/>
    <w:rsid w:val="00142538"/>
    <w:rsid w:val="001427B3"/>
    <w:rsid w:val="00142BB9"/>
    <w:rsid w:val="00144081"/>
    <w:rsid w:val="00144F96"/>
    <w:rsid w:val="00145D16"/>
    <w:rsid w:val="00147CAD"/>
    <w:rsid w:val="00150183"/>
    <w:rsid w:val="00151B52"/>
    <w:rsid w:val="00151E43"/>
    <w:rsid w:val="00151EAC"/>
    <w:rsid w:val="001525B8"/>
    <w:rsid w:val="00153528"/>
    <w:rsid w:val="00153D83"/>
    <w:rsid w:val="001544FC"/>
    <w:rsid w:val="00154E68"/>
    <w:rsid w:val="001576C5"/>
    <w:rsid w:val="00160CDD"/>
    <w:rsid w:val="00162548"/>
    <w:rsid w:val="001627C8"/>
    <w:rsid w:val="001645FB"/>
    <w:rsid w:val="001649B6"/>
    <w:rsid w:val="001656FA"/>
    <w:rsid w:val="0017078E"/>
    <w:rsid w:val="001709AA"/>
    <w:rsid w:val="00171198"/>
    <w:rsid w:val="00172183"/>
    <w:rsid w:val="00173007"/>
    <w:rsid w:val="001751AB"/>
    <w:rsid w:val="00175A3F"/>
    <w:rsid w:val="00175BCF"/>
    <w:rsid w:val="00180E09"/>
    <w:rsid w:val="00182149"/>
    <w:rsid w:val="00182464"/>
    <w:rsid w:val="00182F66"/>
    <w:rsid w:val="00183D4C"/>
    <w:rsid w:val="00183E0A"/>
    <w:rsid w:val="00183F6D"/>
    <w:rsid w:val="0018670E"/>
    <w:rsid w:val="00187F35"/>
    <w:rsid w:val="00191A1C"/>
    <w:rsid w:val="0019219A"/>
    <w:rsid w:val="00192556"/>
    <w:rsid w:val="00192EAD"/>
    <w:rsid w:val="00195077"/>
    <w:rsid w:val="00195E1A"/>
    <w:rsid w:val="00197383"/>
    <w:rsid w:val="001A033F"/>
    <w:rsid w:val="001A08AA"/>
    <w:rsid w:val="001A4C13"/>
    <w:rsid w:val="001A59CB"/>
    <w:rsid w:val="001A7E19"/>
    <w:rsid w:val="001B3E11"/>
    <w:rsid w:val="001B5126"/>
    <w:rsid w:val="001B525A"/>
    <w:rsid w:val="001B789D"/>
    <w:rsid w:val="001B7991"/>
    <w:rsid w:val="001C1409"/>
    <w:rsid w:val="001C1A88"/>
    <w:rsid w:val="001C1DC0"/>
    <w:rsid w:val="001C2AE6"/>
    <w:rsid w:val="001C4A89"/>
    <w:rsid w:val="001C6177"/>
    <w:rsid w:val="001C63B4"/>
    <w:rsid w:val="001D0363"/>
    <w:rsid w:val="001D12B4"/>
    <w:rsid w:val="001D1372"/>
    <w:rsid w:val="001D1B07"/>
    <w:rsid w:val="001D3621"/>
    <w:rsid w:val="001D602F"/>
    <w:rsid w:val="001D6143"/>
    <w:rsid w:val="001D6DDD"/>
    <w:rsid w:val="001D7138"/>
    <w:rsid w:val="001D7D94"/>
    <w:rsid w:val="001E092C"/>
    <w:rsid w:val="001E0A28"/>
    <w:rsid w:val="001E3357"/>
    <w:rsid w:val="001E3873"/>
    <w:rsid w:val="001E3FED"/>
    <w:rsid w:val="001E4218"/>
    <w:rsid w:val="001E6C4D"/>
    <w:rsid w:val="001F0B20"/>
    <w:rsid w:val="001F2E6D"/>
    <w:rsid w:val="001F5376"/>
    <w:rsid w:val="001F5C5B"/>
    <w:rsid w:val="00200A62"/>
    <w:rsid w:val="00203740"/>
    <w:rsid w:val="00206A31"/>
    <w:rsid w:val="002138EA"/>
    <w:rsid w:val="002139EA"/>
    <w:rsid w:val="00213F84"/>
    <w:rsid w:val="00214FBD"/>
    <w:rsid w:val="0021680C"/>
    <w:rsid w:val="00217A53"/>
    <w:rsid w:val="00220DF9"/>
    <w:rsid w:val="00221851"/>
    <w:rsid w:val="00221B23"/>
    <w:rsid w:val="00221E08"/>
    <w:rsid w:val="00222897"/>
    <w:rsid w:val="00222B0C"/>
    <w:rsid w:val="00223175"/>
    <w:rsid w:val="00227DE6"/>
    <w:rsid w:val="002304E4"/>
    <w:rsid w:val="00233B36"/>
    <w:rsid w:val="00235394"/>
    <w:rsid w:val="00235577"/>
    <w:rsid w:val="002371B2"/>
    <w:rsid w:val="00237EA3"/>
    <w:rsid w:val="00240D8E"/>
    <w:rsid w:val="0024261A"/>
    <w:rsid w:val="002435CA"/>
    <w:rsid w:val="0024469F"/>
    <w:rsid w:val="0024749F"/>
    <w:rsid w:val="00250B5B"/>
    <w:rsid w:val="00252DB8"/>
    <w:rsid w:val="0025374E"/>
    <w:rsid w:val="002537BC"/>
    <w:rsid w:val="00254A2F"/>
    <w:rsid w:val="00254EFA"/>
    <w:rsid w:val="00255C58"/>
    <w:rsid w:val="002573D1"/>
    <w:rsid w:val="00257A8E"/>
    <w:rsid w:val="00257E41"/>
    <w:rsid w:val="002608F6"/>
    <w:rsid w:val="00260EC7"/>
    <w:rsid w:val="00261539"/>
    <w:rsid w:val="0026179F"/>
    <w:rsid w:val="00261F84"/>
    <w:rsid w:val="002630D6"/>
    <w:rsid w:val="00263B7F"/>
    <w:rsid w:val="0026534C"/>
    <w:rsid w:val="00266211"/>
    <w:rsid w:val="002666AE"/>
    <w:rsid w:val="00274E1A"/>
    <w:rsid w:val="00274E25"/>
    <w:rsid w:val="00277252"/>
    <w:rsid w:val="002774B4"/>
    <w:rsid w:val="002775B1"/>
    <w:rsid w:val="002775B9"/>
    <w:rsid w:val="002811C4"/>
    <w:rsid w:val="00282213"/>
    <w:rsid w:val="00284016"/>
    <w:rsid w:val="002848AC"/>
    <w:rsid w:val="002848F9"/>
    <w:rsid w:val="002858BF"/>
    <w:rsid w:val="002878A8"/>
    <w:rsid w:val="0029248C"/>
    <w:rsid w:val="002939AF"/>
    <w:rsid w:val="002941D7"/>
    <w:rsid w:val="00294491"/>
    <w:rsid w:val="00294BDE"/>
    <w:rsid w:val="0029536A"/>
    <w:rsid w:val="00295EDA"/>
    <w:rsid w:val="002A0688"/>
    <w:rsid w:val="002A0CED"/>
    <w:rsid w:val="002A1F6F"/>
    <w:rsid w:val="002A3A73"/>
    <w:rsid w:val="002A4692"/>
    <w:rsid w:val="002A4CD0"/>
    <w:rsid w:val="002A581C"/>
    <w:rsid w:val="002A5A03"/>
    <w:rsid w:val="002A6146"/>
    <w:rsid w:val="002A78A7"/>
    <w:rsid w:val="002A7DA6"/>
    <w:rsid w:val="002B03F9"/>
    <w:rsid w:val="002B2BEB"/>
    <w:rsid w:val="002B4952"/>
    <w:rsid w:val="002B516C"/>
    <w:rsid w:val="002B53F8"/>
    <w:rsid w:val="002B58D6"/>
    <w:rsid w:val="002B5E1D"/>
    <w:rsid w:val="002B60C1"/>
    <w:rsid w:val="002B61BB"/>
    <w:rsid w:val="002B63BF"/>
    <w:rsid w:val="002C0D22"/>
    <w:rsid w:val="002C1D34"/>
    <w:rsid w:val="002C4B52"/>
    <w:rsid w:val="002C537D"/>
    <w:rsid w:val="002C5B26"/>
    <w:rsid w:val="002C5E6D"/>
    <w:rsid w:val="002C7420"/>
    <w:rsid w:val="002D03E5"/>
    <w:rsid w:val="002D0C27"/>
    <w:rsid w:val="002D1524"/>
    <w:rsid w:val="002D3537"/>
    <w:rsid w:val="002D36EB"/>
    <w:rsid w:val="002D44E3"/>
    <w:rsid w:val="002D555D"/>
    <w:rsid w:val="002D57EE"/>
    <w:rsid w:val="002D6A3D"/>
    <w:rsid w:val="002D6BDF"/>
    <w:rsid w:val="002E107F"/>
    <w:rsid w:val="002E2CE9"/>
    <w:rsid w:val="002E2D09"/>
    <w:rsid w:val="002E3BF7"/>
    <w:rsid w:val="002E403E"/>
    <w:rsid w:val="002E4381"/>
    <w:rsid w:val="002E4C74"/>
    <w:rsid w:val="002E6D5B"/>
    <w:rsid w:val="002F158C"/>
    <w:rsid w:val="002F4093"/>
    <w:rsid w:val="002F41CC"/>
    <w:rsid w:val="002F4611"/>
    <w:rsid w:val="002F5636"/>
    <w:rsid w:val="002F5EDD"/>
    <w:rsid w:val="002F7998"/>
    <w:rsid w:val="00300A7A"/>
    <w:rsid w:val="003022A5"/>
    <w:rsid w:val="003022FA"/>
    <w:rsid w:val="00305837"/>
    <w:rsid w:val="00307E51"/>
    <w:rsid w:val="00311363"/>
    <w:rsid w:val="00312F66"/>
    <w:rsid w:val="00314E4A"/>
    <w:rsid w:val="00315867"/>
    <w:rsid w:val="00317C3F"/>
    <w:rsid w:val="00321150"/>
    <w:rsid w:val="0032128B"/>
    <w:rsid w:val="00321BC9"/>
    <w:rsid w:val="00323557"/>
    <w:rsid w:val="00325D02"/>
    <w:rsid w:val="003260D7"/>
    <w:rsid w:val="00330984"/>
    <w:rsid w:val="0033332E"/>
    <w:rsid w:val="00334E9B"/>
    <w:rsid w:val="00335E70"/>
    <w:rsid w:val="00335F58"/>
    <w:rsid w:val="00336697"/>
    <w:rsid w:val="0033770D"/>
    <w:rsid w:val="00337B90"/>
    <w:rsid w:val="003418CB"/>
    <w:rsid w:val="003421BF"/>
    <w:rsid w:val="00345611"/>
    <w:rsid w:val="0034616C"/>
    <w:rsid w:val="00346D48"/>
    <w:rsid w:val="0034736A"/>
    <w:rsid w:val="003506C5"/>
    <w:rsid w:val="003511AE"/>
    <w:rsid w:val="00352D0C"/>
    <w:rsid w:val="00355873"/>
    <w:rsid w:val="0035660F"/>
    <w:rsid w:val="0035672D"/>
    <w:rsid w:val="00361490"/>
    <w:rsid w:val="003628B9"/>
    <w:rsid w:val="00362D8F"/>
    <w:rsid w:val="003645CD"/>
    <w:rsid w:val="00364CFE"/>
    <w:rsid w:val="0036684C"/>
    <w:rsid w:val="00367724"/>
    <w:rsid w:val="00367825"/>
    <w:rsid w:val="0037062B"/>
    <w:rsid w:val="003710BA"/>
    <w:rsid w:val="00371C0F"/>
    <w:rsid w:val="00374DC1"/>
    <w:rsid w:val="003770F6"/>
    <w:rsid w:val="00382181"/>
    <w:rsid w:val="00383E37"/>
    <w:rsid w:val="00390659"/>
    <w:rsid w:val="0039103C"/>
    <w:rsid w:val="00393042"/>
    <w:rsid w:val="00393DBA"/>
    <w:rsid w:val="00393E01"/>
    <w:rsid w:val="00394AD5"/>
    <w:rsid w:val="00395163"/>
    <w:rsid w:val="0039642D"/>
    <w:rsid w:val="003A1744"/>
    <w:rsid w:val="003A223E"/>
    <w:rsid w:val="003A2E40"/>
    <w:rsid w:val="003A4151"/>
    <w:rsid w:val="003A4454"/>
    <w:rsid w:val="003A6412"/>
    <w:rsid w:val="003B0158"/>
    <w:rsid w:val="003B14C2"/>
    <w:rsid w:val="003B14D8"/>
    <w:rsid w:val="003B400D"/>
    <w:rsid w:val="003B40B6"/>
    <w:rsid w:val="003B56DB"/>
    <w:rsid w:val="003B755E"/>
    <w:rsid w:val="003B75B9"/>
    <w:rsid w:val="003C228E"/>
    <w:rsid w:val="003C3070"/>
    <w:rsid w:val="003C31B1"/>
    <w:rsid w:val="003C4D19"/>
    <w:rsid w:val="003C51E7"/>
    <w:rsid w:val="003C5231"/>
    <w:rsid w:val="003C6893"/>
    <w:rsid w:val="003C6DE2"/>
    <w:rsid w:val="003D1C54"/>
    <w:rsid w:val="003D1EFD"/>
    <w:rsid w:val="003D28BF"/>
    <w:rsid w:val="003D4215"/>
    <w:rsid w:val="003D4C47"/>
    <w:rsid w:val="003D4FCA"/>
    <w:rsid w:val="003D7719"/>
    <w:rsid w:val="003E2B3B"/>
    <w:rsid w:val="003E30C4"/>
    <w:rsid w:val="003E40EE"/>
    <w:rsid w:val="003E49FD"/>
    <w:rsid w:val="003E7A3D"/>
    <w:rsid w:val="003F1C1B"/>
    <w:rsid w:val="003F1F6D"/>
    <w:rsid w:val="003F31B7"/>
    <w:rsid w:val="003F3A2F"/>
    <w:rsid w:val="003F52A1"/>
    <w:rsid w:val="003F74CC"/>
    <w:rsid w:val="00401144"/>
    <w:rsid w:val="0040307F"/>
    <w:rsid w:val="00403C5E"/>
    <w:rsid w:val="00404831"/>
    <w:rsid w:val="004073FD"/>
    <w:rsid w:val="004074EE"/>
    <w:rsid w:val="00407661"/>
    <w:rsid w:val="00410314"/>
    <w:rsid w:val="0041185F"/>
    <w:rsid w:val="00412063"/>
    <w:rsid w:val="00412EB1"/>
    <w:rsid w:val="004132CD"/>
    <w:rsid w:val="00413317"/>
    <w:rsid w:val="00413DDE"/>
    <w:rsid w:val="00414118"/>
    <w:rsid w:val="00414B52"/>
    <w:rsid w:val="00414DCC"/>
    <w:rsid w:val="00416084"/>
    <w:rsid w:val="0041682D"/>
    <w:rsid w:val="004209DA"/>
    <w:rsid w:val="00424294"/>
    <w:rsid w:val="00424F8C"/>
    <w:rsid w:val="00426275"/>
    <w:rsid w:val="004271BA"/>
    <w:rsid w:val="00430497"/>
    <w:rsid w:val="00430679"/>
    <w:rsid w:val="00430EA5"/>
    <w:rsid w:val="00431EF2"/>
    <w:rsid w:val="00434DC1"/>
    <w:rsid w:val="004350F4"/>
    <w:rsid w:val="00440959"/>
    <w:rsid w:val="004412A0"/>
    <w:rsid w:val="00442337"/>
    <w:rsid w:val="0044333F"/>
    <w:rsid w:val="00443E8D"/>
    <w:rsid w:val="00445875"/>
    <w:rsid w:val="00445968"/>
    <w:rsid w:val="00446408"/>
    <w:rsid w:val="00447227"/>
    <w:rsid w:val="00447725"/>
    <w:rsid w:val="00447B0C"/>
    <w:rsid w:val="00450EB0"/>
    <w:rsid w:val="00450F27"/>
    <w:rsid w:val="004510E5"/>
    <w:rsid w:val="00451654"/>
    <w:rsid w:val="00452364"/>
    <w:rsid w:val="00453944"/>
    <w:rsid w:val="00456A75"/>
    <w:rsid w:val="00460B5F"/>
    <w:rsid w:val="00460FE5"/>
    <w:rsid w:val="004617C7"/>
    <w:rsid w:val="00461B07"/>
    <w:rsid w:val="00461E39"/>
    <w:rsid w:val="004622E5"/>
    <w:rsid w:val="00462D3A"/>
    <w:rsid w:val="00463521"/>
    <w:rsid w:val="00471125"/>
    <w:rsid w:val="00471130"/>
    <w:rsid w:val="0047437A"/>
    <w:rsid w:val="00477658"/>
    <w:rsid w:val="00480E42"/>
    <w:rsid w:val="0048243C"/>
    <w:rsid w:val="0048361B"/>
    <w:rsid w:val="00484C5D"/>
    <w:rsid w:val="00485388"/>
    <w:rsid w:val="0048543E"/>
    <w:rsid w:val="004868C1"/>
    <w:rsid w:val="0048750F"/>
    <w:rsid w:val="004908C1"/>
    <w:rsid w:val="004927A1"/>
    <w:rsid w:val="0049368F"/>
    <w:rsid w:val="00494CF5"/>
    <w:rsid w:val="00497AA2"/>
    <w:rsid w:val="004A17E9"/>
    <w:rsid w:val="004A1A0D"/>
    <w:rsid w:val="004A2035"/>
    <w:rsid w:val="004A271C"/>
    <w:rsid w:val="004A495F"/>
    <w:rsid w:val="004A7544"/>
    <w:rsid w:val="004A7A15"/>
    <w:rsid w:val="004B5C68"/>
    <w:rsid w:val="004B695D"/>
    <w:rsid w:val="004B6B0F"/>
    <w:rsid w:val="004B7493"/>
    <w:rsid w:val="004C2C70"/>
    <w:rsid w:val="004C54E5"/>
    <w:rsid w:val="004C72CF"/>
    <w:rsid w:val="004C7DC8"/>
    <w:rsid w:val="004D03AF"/>
    <w:rsid w:val="004D21B0"/>
    <w:rsid w:val="004D5DC8"/>
    <w:rsid w:val="004D607C"/>
    <w:rsid w:val="004D737D"/>
    <w:rsid w:val="004D7BFC"/>
    <w:rsid w:val="004E0C96"/>
    <w:rsid w:val="004E2659"/>
    <w:rsid w:val="004E39EE"/>
    <w:rsid w:val="004E475C"/>
    <w:rsid w:val="004E4E0B"/>
    <w:rsid w:val="004E53EE"/>
    <w:rsid w:val="004E56E0"/>
    <w:rsid w:val="004E6BBF"/>
    <w:rsid w:val="004E7329"/>
    <w:rsid w:val="004F11F3"/>
    <w:rsid w:val="004F2CB0"/>
    <w:rsid w:val="004F460D"/>
    <w:rsid w:val="004F6A11"/>
    <w:rsid w:val="00500401"/>
    <w:rsid w:val="005017F7"/>
    <w:rsid w:val="00501FA7"/>
    <w:rsid w:val="00502A43"/>
    <w:rsid w:val="005034DC"/>
    <w:rsid w:val="00503891"/>
    <w:rsid w:val="00505BFA"/>
    <w:rsid w:val="00506D1E"/>
    <w:rsid w:val="00506F4E"/>
    <w:rsid w:val="005071B4"/>
    <w:rsid w:val="00507687"/>
    <w:rsid w:val="005117A9"/>
    <w:rsid w:val="00511F57"/>
    <w:rsid w:val="0051278A"/>
    <w:rsid w:val="00515CBE"/>
    <w:rsid w:val="00515E2B"/>
    <w:rsid w:val="00516155"/>
    <w:rsid w:val="00516F3E"/>
    <w:rsid w:val="00517E4A"/>
    <w:rsid w:val="00522A7E"/>
    <w:rsid w:val="00522F20"/>
    <w:rsid w:val="005308DB"/>
    <w:rsid w:val="00530A2E"/>
    <w:rsid w:val="00530FBE"/>
    <w:rsid w:val="00531063"/>
    <w:rsid w:val="00531694"/>
    <w:rsid w:val="00532061"/>
    <w:rsid w:val="00532235"/>
    <w:rsid w:val="00533159"/>
    <w:rsid w:val="005339DB"/>
    <w:rsid w:val="00534C89"/>
    <w:rsid w:val="00535980"/>
    <w:rsid w:val="0053719C"/>
    <w:rsid w:val="0054072C"/>
    <w:rsid w:val="00541573"/>
    <w:rsid w:val="00543219"/>
    <w:rsid w:val="0054348A"/>
    <w:rsid w:val="0054468E"/>
    <w:rsid w:val="005461A8"/>
    <w:rsid w:val="00546819"/>
    <w:rsid w:val="00546910"/>
    <w:rsid w:val="005471FB"/>
    <w:rsid w:val="00552D62"/>
    <w:rsid w:val="005549D3"/>
    <w:rsid w:val="0055620B"/>
    <w:rsid w:val="0056064A"/>
    <w:rsid w:val="0056310B"/>
    <w:rsid w:val="00564A80"/>
    <w:rsid w:val="00570373"/>
    <w:rsid w:val="005709DC"/>
    <w:rsid w:val="00571283"/>
    <w:rsid w:val="00571777"/>
    <w:rsid w:val="0057361C"/>
    <w:rsid w:val="005743D5"/>
    <w:rsid w:val="00574842"/>
    <w:rsid w:val="00575276"/>
    <w:rsid w:val="00576083"/>
    <w:rsid w:val="005774E5"/>
    <w:rsid w:val="005803CB"/>
    <w:rsid w:val="00580FF5"/>
    <w:rsid w:val="0058519C"/>
    <w:rsid w:val="0059149A"/>
    <w:rsid w:val="0059340D"/>
    <w:rsid w:val="005956EE"/>
    <w:rsid w:val="00596F1C"/>
    <w:rsid w:val="00597ED0"/>
    <w:rsid w:val="005A083E"/>
    <w:rsid w:val="005A13AD"/>
    <w:rsid w:val="005A1578"/>
    <w:rsid w:val="005A39FE"/>
    <w:rsid w:val="005A4581"/>
    <w:rsid w:val="005B13BB"/>
    <w:rsid w:val="005B1670"/>
    <w:rsid w:val="005B4802"/>
    <w:rsid w:val="005B49E1"/>
    <w:rsid w:val="005B57CD"/>
    <w:rsid w:val="005B7847"/>
    <w:rsid w:val="005B7B62"/>
    <w:rsid w:val="005C0A01"/>
    <w:rsid w:val="005C1EA6"/>
    <w:rsid w:val="005C3424"/>
    <w:rsid w:val="005C4452"/>
    <w:rsid w:val="005C6C84"/>
    <w:rsid w:val="005D0B99"/>
    <w:rsid w:val="005D308E"/>
    <w:rsid w:val="005D3A48"/>
    <w:rsid w:val="005D7AF8"/>
    <w:rsid w:val="005E0E63"/>
    <w:rsid w:val="005E17BF"/>
    <w:rsid w:val="005E366A"/>
    <w:rsid w:val="005E3F4F"/>
    <w:rsid w:val="005E465B"/>
    <w:rsid w:val="005E753A"/>
    <w:rsid w:val="005E7A59"/>
    <w:rsid w:val="005F15FA"/>
    <w:rsid w:val="005F1F3E"/>
    <w:rsid w:val="005F2145"/>
    <w:rsid w:val="005F344B"/>
    <w:rsid w:val="005F638C"/>
    <w:rsid w:val="005F7596"/>
    <w:rsid w:val="005F76A1"/>
    <w:rsid w:val="005F7A18"/>
    <w:rsid w:val="005F7BC1"/>
    <w:rsid w:val="00601095"/>
    <w:rsid w:val="006016E1"/>
    <w:rsid w:val="00602D27"/>
    <w:rsid w:val="00603392"/>
    <w:rsid w:val="006034B8"/>
    <w:rsid w:val="006104BF"/>
    <w:rsid w:val="00613774"/>
    <w:rsid w:val="006144A1"/>
    <w:rsid w:val="00614650"/>
    <w:rsid w:val="00615EBB"/>
    <w:rsid w:val="00616096"/>
    <w:rsid w:val="006160A2"/>
    <w:rsid w:val="00616286"/>
    <w:rsid w:val="006167FA"/>
    <w:rsid w:val="00616D34"/>
    <w:rsid w:val="00624A4A"/>
    <w:rsid w:val="006267FD"/>
    <w:rsid w:val="0062710C"/>
    <w:rsid w:val="006302AA"/>
    <w:rsid w:val="0063137C"/>
    <w:rsid w:val="006320DE"/>
    <w:rsid w:val="00632637"/>
    <w:rsid w:val="00634D15"/>
    <w:rsid w:val="006363BD"/>
    <w:rsid w:val="00636ECA"/>
    <w:rsid w:val="00637BF0"/>
    <w:rsid w:val="006412DC"/>
    <w:rsid w:val="006418C7"/>
    <w:rsid w:val="00642BC6"/>
    <w:rsid w:val="00644790"/>
    <w:rsid w:val="006463CC"/>
    <w:rsid w:val="00646DA0"/>
    <w:rsid w:val="006501AF"/>
    <w:rsid w:val="00650D3C"/>
    <w:rsid w:val="00650DDE"/>
    <w:rsid w:val="00652101"/>
    <w:rsid w:val="00653BCF"/>
    <w:rsid w:val="00653E3F"/>
    <w:rsid w:val="0065408B"/>
    <w:rsid w:val="0065467A"/>
    <w:rsid w:val="0065505B"/>
    <w:rsid w:val="00657EC5"/>
    <w:rsid w:val="00660753"/>
    <w:rsid w:val="006670AC"/>
    <w:rsid w:val="00667FD2"/>
    <w:rsid w:val="006714F8"/>
    <w:rsid w:val="00671FA6"/>
    <w:rsid w:val="00672307"/>
    <w:rsid w:val="006808C6"/>
    <w:rsid w:val="00682668"/>
    <w:rsid w:val="00682E84"/>
    <w:rsid w:val="006837ED"/>
    <w:rsid w:val="0068428F"/>
    <w:rsid w:val="00686B4B"/>
    <w:rsid w:val="00687409"/>
    <w:rsid w:val="00692685"/>
    <w:rsid w:val="00692A68"/>
    <w:rsid w:val="00693DCA"/>
    <w:rsid w:val="00695D85"/>
    <w:rsid w:val="00696ED3"/>
    <w:rsid w:val="006A2148"/>
    <w:rsid w:val="006A26B9"/>
    <w:rsid w:val="006A30A2"/>
    <w:rsid w:val="006A3E8E"/>
    <w:rsid w:val="006A5008"/>
    <w:rsid w:val="006A5463"/>
    <w:rsid w:val="006A5E84"/>
    <w:rsid w:val="006A6D23"/>
    <w:rsid w:val="006B1B7E"/>
    <w:rsid w:val="006B25DE"/>
    <w:rsid w:val="006B522D"/>
    <w:rsid w:val="006B56EA"/>
    <w:rsid w:val="006B7311"/>
    <w:rsid w:val="006B7DDD"/>
    <w:rsid w:val="006C0363"/>
    <w:rsid w:val="006C185E"/>
    <w:rsid w:val="006C1C3B"/>
    <w:rsid w:val="006C3BCB"/>
    <w:rsid w:val="006C4D5D"/>
    <w:rsid w:val="006C4E43"/>
    <w:rsid w:val="006C643E"/>
    <w:rsid w:val="006C6835"/>
    <w:rsid w:val="006D2932"/>
    <w:rsid w:val="006D3671"/>
    <w:rsid w:val="006D4176"/>
    <w:rsid w:val="006E0A73"/>
    <w:rsid w:val="006E0FEE"/>
    <w:rsid w:val="006E2682"/>
    <w:rsid w:val="006E4179"/>
    <w:rsid w:val="006E5250"/>
    <w:rsid w:val="006E6C11"/>
    <w:rsid w:val="006F0A6E"/>
    <w:rsid w:val="006F1D2E"/>
    <w:rsid w:val="006F1FA8"/>
    <w:rsid w:val="006F5585"/>
    <w:rsid w:val="006F7037"/>
    <w:rsid w:val="006F7C0C"/>
    <w:rsid w:val="00700755"/>
    <w:rsid w:val="0070646B"/>
    <w:rsid w:val="00707C1E"/>
    <w:rsid w:val="00711B75"/>
    <w:rsid w:val="007130A2"/>
    <w:rsid w:val="007153DD"/>
    <w:rsid w:val="00715463"/>
    <w:rsid w:val="007239C4"/>
    <w:rsid w:val="00730655"/>
    <w:rsid w:val="00730F96"/>
    <w:rsid w:val="00731D77"/>
    <w:rsid w:val="00732360"/>
    <w:rsid w:val="00732835"/>
    <w:rsid w:val="0073390A"/>
    <w:rsid w:val="00734E64"/>
    <w:rsid w:val="00736B37"/>
    <w:rsid w:val="00737CCD"/>
    <w:rsid w:val="00737E3A"/>
    <w:rsid w:val="00740A35"/>
    <w:rsid w:val="007418AB"/>
    <w:rsid w:val="00742C2F"/>
    <w:rsid w:val="00744691"/>
    <w:rsid w:val="00746F42"/>
    <w:rsid w:val="007520B4"/>
    <w:rsid w:val="00755E51"/>
    <w:rsid w:val="00756168"/>
    <w:rsid w:val="0075723A"/>
    <w:rsid w:val="007644D4"/>
    <w:rsid w:val="007655D5"/>
    <w:rsid w:val="0076711C"/>
    <w:rsid w:val="007704E2"/>
    <w:rsid w:val="00773F1F"/>
    <w:rsid w:val="00774817"/>
    <w:rsid w:val="007750CB"/>
    <w:rsid w:val="00775DE5"/>
    <w:rsid w:val="007763C1"/>
    <w:rsid w:val="0077753F"/>
    <w:rsid w:val="007779CF"/>
    <w:rsid w:val="00777E82"/>
    <w:rsid w:val="00781359"/>
    <w:rsid w:val="0078375E"/>
    <w:rsid w:val="0078452E"/>
    <w:rsid w:val="00785CED"/>
    <w:rsid w:val="007868CF"/>
    <w:rsid w:val="00786921"/>
    <w:rsid w:val="0079051F"/>
    <w:rsid w:val="00790854"/>
    <w:rsid w:val="007A0188"/>
    <w:rsid w:val="007A087D"/>
    <w:rsid w:val="007A1EAA"/>
    <w:rsid w:val="007A415A"/>
    <w:rsid w:val="007A45C3"/>
    <w:rsid w:val="007A7016"/>
    <w:rsid w:val="007A7858"/>
    <w:rsid w:val="007A79FD"/>
    <w:rsid w:val="007B036F"/>
    <w:rsid w:val="007B0B9D"/>
    <w:rsid w:val="007B130A"/>
    <w:rsid w:val="007B26E3"/>
    <w:rsid w:val="007B39F1"/>
    <w:rsid w:val="007B5A43"/>
    <w:rsid w:val="007B5EE6"/>
    <w:rsid w:val="007B6EA9"/>
    <w:rsid w:val="007B709B"/>
    <w:rsid w:val="007B7642"/>
    <w:rsid w:val="007B7CF3"/>
    <w:rsid w:val="007C0501"/>
    <w:rsid w:val="007C1343"/>
    <w:rsid w:val="007C20F1"/>
    <w:rsid w:val="007C2808"/>
    <w:rsid w:val="007C3183"/>
    <w:rsid w:val="007C5EF1"/>
    <w:rsid w:val="007C7BF5"/>
    <w:rsid w:val="007C7DA6"/>
    <w:rsid w:val="007D0B8F"/>
    <w:rsid w:val="007D19B7"/>
    <w:rsid w:val="007D3367"/>
    <w:rsid w:val="007D75E5"/>
    <w:rsid w:val="007D773E"/>
    <w:rsid w:val="007D7976"/>
    <w:rsid w:val="007E0339"/>
    <w:rsid w:val="007E066E"/>
    <w:rsid w:val="007E1356"/>
    <w:rsid w:val="007E20FC"/>
    <w:rsid w:val="007E4666"/>
    <w:rsid w:val="007E51BA"/>
    <w:rsid w:val="007E6717"/>
    <w:rsid w:val="007E7062"/>
    <w:rsid w:val="007E7FC0"/>
    <w:rsid w:val="007F0E1E"/>
    <w:rsid w:val="007F29A7"/>
    <w:rsid w:val="007F3317"/>
    <w:rsid w:val="007F5F9F"/>
    <w:rsid w:val="007F6864"/>
    <w:rsid w:val="008004B4"/>
    <w:rsid w:val="00802118"/>
    <w:rsid w:val="00803691"/>
    <w:rsid w:val="00805493"/>
    <w:rsid w:val="00805BE8"/>
    <w:rsid w:val="0080676E"/>
    <w:rsid w:val="00811C6F"/>
    <w:rsid w:val="00814878"/>
    <w:rsid w:val="00816078"/>
    <w:rsid w:val="008177E3"/>
    <w:rsid w:val="00820B81"/>
    <w:rsid w:val="008238DD"/>
    <w:rsid w:val="00823AA9"/>
    <w:rsid w:val="00824027"/>
    <w:rsid w:val="00825428"/>
    <w:rsid w:val="008255B9"/>
    <w:rsid w:val="00825CD8"/>
    <w:rsid w:val="00826807"/>
    <w:rsid w:val="00826DBC"/>
    <w:rsid w:val="00827324"/>
    <w:rsid w:val="008304CB"/>
    <w:rsid w:val="0083523F"/>
    <w:rsid w:val="008355EA"/>
    <w:rsid w:val="008365D0"/>
    <w:rsid w:val="00837458"/>
    <w:rsid w:val="00837AAE"/>
    <w:rsid w:val="008429AD"/>
    <w:rsid w:val="008429DB"/>
    <w:rsid w:val="008445C6"/>
    <w:rsid w:val="00845899"/>
    <w:rsid w:val="00847434"/>
    <w:rsid w:val="00850039"/>
    <w:rsid w:val="00850C75"/>
    <w:rsid w:val="00850E39"/>
    <w:rsid w:val="008543F1"/>
    <w:rsid w:val="0085477A"/>
    <w:rsid w:val="00855107"/>
    <w:rsid w:val="00855173"/>
    <w:rsid w:val="008557D9"/>
    <w:rsid w:val="00855BF7"/>
    <w:rsid w:val="0085612B"/>
    <w:rsid w:val="00856214"/>
    <w:rsid w:val="00860A62"/>
    <w:rsid w:val="00860AB1"/>
    <w:rsid w:val="00861F48"/>
    <w:rsid w:val="00862089"/>
    <w:rsid w:val="008647ED"/>
    <w:rsid w:val="00865A79"/>
    <w:rsid w:val="00866D5B"/>
    <w:rsid w:val="00866FF5"/>
    <w:rsid w:val="008673D4"/>
    <w:rsid w:val="00871699"/>
    <w:rsid w:val="00872515"/>
    <w:rsid w:val="00872D90"/>
    <w:rsid w:val="0087332D"/>
    <w:rsid w:val="00873E1F"/>
    <w:rsid w:val="00874C16"/>
    <w:rsid w:val="00875EC1"/>
    <w:rsid w:val="00877323"/>
    <w:rsid w:val="008801F4"/>
    <w:rsid w:val="00880788"/>
    <w:rsid w:val="0088232A"/>
    <w:rsid w:val="0088465D"/>
    <w:rsid w:val="008860B4"/>
    <w:rsid w:val="00886603"/>
    <w:rsid w:val="00886959"/>
    <w:rsid w:val="00886D1F"/>
    <w:rsid w:val="008876F8"/>
    <w:rsid w:val="008909AE"/>
    <w:rsid w:val="00891EE1"/>
    <w:rsid w:val="00893987"/>
    <w:rsid w:val="00894E72"/>
    <w:rsid w:val="00895004"/>
    <w:rsid w:val="008963EF"/>
    <w:rsid w:val="0089688E"/>
    <w:rsid w:val="008A1FBE"/>
    <w:rsid w:val="008A46A9"/>
    <w:rsid w:val="008B0ADA"/>
    <w:rsid w:val="008B0D04"/>
    <w:rsid w:val="008B3194"/>
    <w:rsid w:val="008B5AE7"/>
    <w:rsid w:val="008B7798"/>
    <w:rsid w:val="008B7CCD"/>
    <w:rsid w:val="008B7FAD"/>
    <w:rsid w:val="008C30EF"/>
    <w:rsid w:val="008C33D2"/>
    <w:rsid w:val="008C362A"/>
    <w:rsid w:val="008C3EF3"/>
    <w:rsid w:val="008C4F02"/>
    <w:rsid w:val="008C5DEF"/>
    <w:rsid w:val="008C60E9"/>
    <w:rsid w:val="008C68DD"/>
    <w:rsid w:val="008C7387"/>
    <w:rsid w:val="008D114F"/>
    <w:rsid w:val="008D1B7C"/>
    <w:rsid w:val="008D21EE"/>
    <w:rsid w:val="008D448D"/>
    <w:rsid w:val="008D6560"/>
    <w:rsid w:val="008D6657"/>
    <w:rsid w:val="008E051B"/>
    <w:rsid w:val="008E1F60"/>
    <w:rsid w:val="008E2CCA"/>
    <w:rsid w:val="008E307E"/>
    <w:rsid w:val="008E3628"/>
    <w:rsid w:val="008E463D"/>
    <w:rsid w:val="008F32AC"/>
    <w:rsid w:val="008F4DD1"/>
    <w:rsid w:val="008F5189"/>
    <w:rsid w:val="008F6056"/>
    <w:rsid w:val="008F675A"/>
    <w:rsid w:val="00900453"/>
    <w:rsid w:val="00900F9F"/>
    <w:rsid w:val="00901D4B"/>
    <w:rsid w:val="00901E93"/>
    <w:rsid w:val="00902C07"/>
    <w:rsid w:val="00905804"/>
    <w:rsid w:val="00906A85"/>
    <w:rsid w:val="009101E2"/>
    <w:rsid w:val="0091122F"/>
    <w:rsid w:val="0091185C"/>
    <w:rsid w:val="009150F3"/>
    <w:rsid w:val="00915D73"/>
    <w:rsid w:val="00916077"/>
    <w:rsid w:val="00916185"/>
    <w:rsid w:val="009168F7"/>
    <w:rsid w:val="009170A2"/>
    <w:rsid w:val="009208A6"/>
    <w:rsid w:val="00923991"/>
    <w:rsid w:val="00924514"/>
    <w:rsid w:val="00927316"/>
    <w:rsid w:val="009303C9"/>
    <w:rsid w:val="0093133D"/>
    <w:rsid w:val="0093276D"/>
    <w:rsid w:val="00933D12"/>
    <w:rsid w:val="00936B5C"/>
    <w:rsid w:val="00937065"/>
    <w:rsid w:val="009372CC"/>
    <w:rsid w:val="00940285"/>
    <w:rsid w:val="009404BD"/>
    <w:rsid w:val="009415B0"/>
    <w:rsid w:val="00942B9B"/>
    <w:rsid w:val="00947E7E"/>
    <w:rsid w:val="0095050F"/>
    <w:rsid w:val="00950AEC"/>
    <w:rsid w:val="0095139A"/>
    <w:rsid w:val="00953E16"/>
    <w:rsid w:val="009542AC"/>
    <w:rsid w:val="00954764"/>
    <w:rsid w:val="00955784"/>
    <w:rsid w:val="00957973"/>
    <w:rsid w:val="00957F57"/>
    <w:rsid w:val="009616AB"/>
    <w:rsid w:val="00961BB2"/>
    <w:rsid w:val="00962108"/>
    <w:rsid w:val="009638D6"/>
    <w:rsid w:val="00963A3E"/>
    <w:rsid w:val="00967A25"/>
    <w:rsid w:val="009701E3"/>
    <w:rsid w:val="00970BC1"/>
    <w:rsid w:val="009720F3"/>
    <w:rsid w:val="009734F5"/>
    <w:rsid w:val="0097408E"/>
    <w:rsid w:val="00974BB2"/>
    <w:rsid w:val="00974FA7"/>
    <w:rsid w:val="009756E5"/>
    <w:rsid w:val="00975910"/>
    <w:rsid w:val="00977A8C"/>
    <w:rsid w:val="0098092F"/>
    <w:rsid w:val="00981568"/>
    <w:rsid w:val="009830B5"/>
    <w:rsid w:val="009838B9"/>
    <w:rsid w:val="00983910"/>
    <w:rsid w:val="00983BA4"/>
    <w:rsid w:val="00986001"/>
    <w:rsid w:val="00986397"/>
    <w:rsid w:val="00986EB6"/>
    <w:rsid w:val="0098729E"/>
    <w:rsid w:val="00991C5B"/>
    <w:rsid w:val="0099226D"/>
    <w:rsid w:val="009932AC"/>
    <w:rsid w:val="0099400F"/>
    <w:rsid w:val="00994351"/>
    <w:rsid w:val="009966B1"/>
    <w:rsid w:val="009967C1"/>
    <w:rsid w:val="00996A8F"/>
    <w:rsid w:val="009A1DBF"/>
    <w:rsid w:val="009A23A0"/>
    <w:rsid w:val="009A68E6"/>
    <w:rsid w:val="009A7598"/>
    <w:rsid w:val="009B0A6C"/>
    <w:rsid w:val="009B0B8A"/>
    <w:rsid w:val="009B1DF8"/>
    <w:rsid w:val="009B3D20"/>
    <w:rsid w:val="009B4995"/>
    <w:rsid w:val="009B4D6D"/>
    <w:rsid w:val="009B5418"/>
    <w:rsid w:val="009C0727"/>
    <w:rsid w:val="009C082F"/>
    <w:rsid w:val="009C1046"/>
    <w:rsid w:val="009C1D78"/>
    <w:rsid w:val="009C3229"/>
    <w:rsid w:val="009C3C80"/>
    <w:rsid w:val="009C492F"/>
    <w:rsid w:val="009C580A"/>
    <w:rsid w:val="009C79B7"/>
    <w:rsid w:val="009C7E5D"/>
    <w:rsid w:val="009D1F2E"/>
    <w:rsid w:val="009D25B2"/>
    <w:rsid w:val="009D2FF2"/>
    <w:rsid w:val="009D3226"/>
    <w:rsid w:val="009D3385"/>
    <w:rsid w:val="009D793C"/>
    <w:rsid w:val="009E0E1B"/>
    <w:rsid w:val="009E16A9"/>
    <w:rsid w:val="009E35BC"/>
    <w:rsid w:val="009E375F"/>
    <w:rsid w:val="009E39D4"/>
    <w:rsid w:val="009E433B"/>
    <w:rsid w:val="009E4BD0"/>
    <w:rsid w:val="009E5401"/>
    <w:rsid w:val="009F315A"/>
    <w:rsid w:val="009F46C8"/>
    <w:rsid w:val="009F7493"/>
    <w:rsid w:val="00A024C0"/>
    <w:rsid w:val="00A02E19"/>
    <w:rsid w:val="00A02E45"/>
    <w:rsid w:val="00A03814"/>
    <w:rsid w:val="00A0408A"/>
    <w:rsid w:val="00A0565A"/>
    <w:rsid w:val="00A0758F"/>
    <w:rsid w:val="00A10019"/>
    <w:rsid w:val="00A10DBC"/>
    <w:rsid w:val="00A12C7B"/>
    <w:rsid w:val="00A150DD"/>
    <w:rsid w:val="00A1570A"/>
    <w:rsid w:val="00A16CC4"/>
    <w:rsid w:val="00A17866"/>
    <w:rsid w:val="00A211B4"/>
    <w:rsid w:val="00A223CF"/>
    <w:rsid w:val="00A250FB"/>
    <w:rsid w:val="00A26E63"/>
    <w:rsid w:val="00A27730"/>
    <w:rsid w:val="00A302EC"/>
    <w:rsid w:val="00A31E74"/>
    <w:rsid w:val="00A326E1"/>
    <w:rsid w:val="00A32900"/>
    <w:rsid w:val="00A337EB"/>
    <w:rsid w:val="00A33AD0"/>
    <w:rsid w:val="00A33DDF"/>
    <w:rsid w:val="00A34547"/>
    <w:rsid w:val="00A364DD"/>
    <w:rsid w:val="00A36705"/>
    <w:rsid w:val="00A376B7"/>
    <w:rsid w:val="00A41BF5"/>
    <w:rsid w:val="00A41D4F"/>
    <w:rsid w:val="00A42CBF"/>
    <w:rsid w:val="00A43824"/>
    <w:rsid w:val="00A43A85"/>
    <w:rsid w:val="00A44778"/>
    <w:rsid w:val="00A448B3"/>
    <w:rsid w:val="00A44914"/>
    <w:rsid w:val="00A469E7"/>
    <w:rsid w:val="00A46F21"/>
    <w:rsid w:val="00A5117C"/>
    <w:rsid w:val="00A51699"/>
    <w:rsid w:val="00A542C3"/>
    <w:rsid w:val="00A56AC9"/>
    <w:rsid w:val="00A57635"/>
    <w:rsid w:val="00A604A4"/>
    <w:rsid w:val="00A61B7D"/>
    <w:rsid w:val="00A63DEF"/>
    <w:rsid w:val="00A6413E"/>
    <w:rsid w:val="00A65BF4"/>
    <w:rsid w:val="00A6605B"/>
    <w:rsid w:val="00A66ADC"/>
    <w:rsid w:val="00A67E2A"/>
    <w:rsid w:val="00A7147D"/>
    <w:rsid w:val="00A73AAE"/>
    <w:rsid w:val="00A73D28"/>
    <w:rsid w:val="00A7582F"/>
    <w:rsid w:val="00A76B8E"/>
    <w:rsid w:val="00A8178F"/>
    <w:rsid w:val="00A81B15"/>
    <w:rsid w:val="00A82FB5"/>
    <w:rsid w:val="00A83332"/>
    <w:rsid w:val="00A837FF"/>
    <w:rsid w:val="00A83D12"/>
    <w:rsid w:val="00A84052"/>
    <w:rsid w:val="00A84DC8"/>
    <w:rsid w:val="00A850DB"/>
    <w:rsid w:val="00A85310"/>
    <w:rsid w:val="00A85DAD"/>
    <w:rsid w:val="00A85DBC"/>
    <w:rsid w:val="00A86C9A"/>
    <w:rsid w:val="00A87881"/>
    <w:rsid w:val="00A879BF"/>
    <w:rsid w:val="00A87FEB"/>
    <w:rsid w:val="00A905D2"/>
    <w:rsid w:val="00A90ADC"/>
    <w:rsid w:val="00A929D3"/>
    <w:rsid w:val="00A93F9F"/>
    <w:rsid w:val="00A9420E"/>
    <w:rsid w:val="00A96A8E"/>
    <w:rsid w:val="00A97246"/>
    <w:rsid w:val="00A97648"/>
    <w:rsid w:val="00A97C0C"/>
    <w:rsid w:val="00A97EE6"/>
    <w:rsid w:val="00AA1CFD"/>
    <w:rsid w:val="00AA2239"/>
    <w:rsid w:val="00AA2329"/>
    <w:rsid w:val="00AA3205"/>
    <w:rsid w:val="00AA33D2"/>
    <w:rsid w:val="00AB0C57"/>
    <w:rsid w:val="00AB1195"/>
    <w:rsid w:val="00AB28CF"/>
    <w:rsid w:val="00AB402A"/>
    <w:rsid w:val="00AB4182"/>
    <w:rsid w:val="00AB454A"/>
    <w:rsid w:val="00AB4D14"/>
    <w:rsid w:val="00AC05EC"/>
    <w:rsid w:val="00AC06A5"/>
    <w:rsid w:val="00AC27DB"/>
    <w:rsid w:val="00AC637E"/>
    <w:rsid w:val="00AC6D6B"/>
    <w:rsid w:val="00AD0DA6"/>
    <w:rsid w:val="00AD1FEF"/>
    <w:rsid w:val="00AD37DC"/>
    <w:rsid w:val="00AD3A59"/>
    <w:rsid w:val="00AD4DE6"/>
    <w:rsid w:val="00AD4FA8"/>
    <w:rsid w:val="00AD5C8C"/>
    <w:rsid w:val="00AD6A9C"/>
    <w:rsid w:val="00AD7736"/>
    <w:rsid w:val="00AE10CE"/>
    <w:rsid w:val="00AE2684"/>
    <w:rsid w:val="00AE5E7B"/>
    <w:rsid w:val="00AE6D4A"/>
    <w:rsid w:val="00AE7097"/>
    <w:rsid w:val="00AE70D4"/>
    <w:rsid w:val="00AE7868"/>
    <w:rsid w:val="00AF0407"/>
    <w:rsid w:val="00AF049B"/>
    <w:rsid w:val="00AF3F75"/>
    <w:rsid w:val="00AF4D8B"/>
    <w:rsid w:val="00AF7459"/>
    <w:rsid w:val="00B03140"/>
    <w:rsid w:val="00B067CA"/>
    <w:rsid w:val="00B074CB"/>
    <w:rsid w:val="00B1109A"/>
    <w:rsid w:val="00B12299"/>
    <w:rsid w:val="00B12B26"/>
    <w:rsid w:val="00B163F8"/>
    <w:rsid w:val="00B17F33"/>
    <w:rsid w:val="00B21028"/>
    <w:rsid w:val="00B21CAE"/>
    <w:rsid w:val="00B2472D"/>
    <w:rsid w:val="00B24CA0"/>
    <w:rsid w:val="00B2549F"/>
    <w:rsid w:val="00B3087D"/>
    <w:rsid w:val="00B320CC"/>
    <w:rsid w:val="00B32602"/>
    <w:rsid w:val="00B36128"/>
    <w:rsid w:val="00B3681F"/>
    <w:rsid w:val="00B36BD8"/>
    <w:rsid w:val="00B4108D"/>
    <w:rsid w:val="00B41E89"/>
    <w:rsid w:val="00B4316E"/>
    <w:rsid w:val="00B43F15"/>
    <w:rsid w:val="00B47FF5"/>
    <w:rsid w:val="00B53B6F"/>
    <w:rsid w:val="00B53F2D"/>
    <w:rsid w:val="00B54BA9"/>
    <w:rsid w:val="00B55FF3"/>
    <w:rsid w:val="00B57265"/>
    <w:rsid w:val="00B601E2"/>
    <w:rsid w:val="00B60FE4"/>
    <w:rsid w:val="00B62701"/>
    <w:rsid w:val="00B62C5B"/>
    <w:rsid w:val="00B633AE"/>
    <w:rsid w:val="00B634E1"/>
    <w:rsid w:val="00B64F14"/>
    <w:rsid w:val="00B665D2"/>
    <w:rsid w:val="00B6737C"/>
    <w:rsid w:val="00B70FF3"/>
    <w:rsid w:val="00B7214D"/>
    <w:rsid w:val="00B73BF8"/>
    <w:rsid w:val="00B74372"/>
    <w:rsid w:val="00B74983"/>
    <w:rsid w:val="00B75525"/>
    <w:rsid w:val="00B75BF1"/>
    <w:rsid w:val="00B80283"/>
    <w:rsid w:val="00B8095F"/>
    <w:rsid w:val="00B80B0C"/>
    <w:rsid w:val="00B80B11"/>
    <w:rsid w:val="00B831AE"/>
    <w:rsid w:val="00B83990"/>
    <w:rsid w:val="00B8446C"/>
    <w:rsid w:val="00B867B0"/>
    <w:rsid w:val="00B86973"/>
    <w:rsid w:val="00B869EE"/>
    <w:rsid w:val="00B87725"/>
    <w:rsid w:val="00B92CDF"/>
    <w:rsid w:val="00B971BF"/>
    <w:rsid w:val="00B97BD8"/>
    <w:rsid w:val="00BA07FF"/>
    <w:rsid w:val="00BA259A"/>
    <w:rsid w:val="00BA259C"/>
    <w:rsid w:val="00BA29D3"/>
    <w:rsid w:val="00BA2A32"/>
    <w:rsid w:val="00BA307F"/>
    <w:rsid w:val="00BA437D"/>
    <w:rsid w:val="00BA49BF"/>
    <w:rsid w:val="00BA5280"/>
    <w:rsid w:val="00BB0082"/>
    <w:rsid w:val="00BB14F1"/>
    <w:rsid w:val="00BB1AD8"/>
    <w:rsid w:val="00BB3674"/>
    <w:rsid w:val="00BB572E"/>
    <w:rsid w:val="00BB74FD"/>
    <w:rsid w:val="00BB7A21"/>
    <w:rsid w:val="00BB7AAE"/>
    <w:rsid w:val="00BC0624"/>
    <w:rsid w:val="00BC0790"/>
    <w:rsid w:val="00BC0DCB"/>
    <w:rsid w:val="00BC3239"/>
    <w:rsid w:val="00BC3379"/>
    <w:rsid w:val="00BC48ED"/>
    <w:rsid w:val="00BC55DC"/>
    <w:rsid w:val="00BC5982"/>
    <w:rsid w:val="00BC60BF"/>
    <w:rsid w:val="00BC656A"/>
    <w:rsid w:val="00BC7795"/>
    <w:rsid w:val="00BD0623"/>
    <w:rsid w:val="00BD1FF0"/>
    <w:rsid w:val="00BD26A1"/>
    <w:rsid w:val="00BD28BF"/>
    <w:rsid w:val="00BD2D12"/>
    <w:rsid w:val="00BD4B3C"/>
    <w:rsid w:val="00BD4E55"/>
    <w:rsid w:val="00BD50FF"/>
    <w:rsid w:val="00BD631F"/>
    <w:rsid w:val="00BD6404"/>
    <w:rsid w:val="00BE1F30"/>
    <w:rsid w:val="00BE33AE"/>
    <w:rsid w:val="00BE35AA"/>
    <w:rsid w:val="00BE6427"/>
    <w:rsid w:val="00BF046F"/>
    <w:rsid w:val="00BF0CF6"/>
    <w:rsid w:val="00BF2FC3"/>
    <w:rsid w:val="00BF3D22"/>
    <w:rsid w:val="00BF44A4"/>
    <w:rsid w:val="00BF4C75"/>
    <w:rsid w:val="00C01D50"/>
    <w:rsid w:val="00C01FEA"/>
    <w:rsid w:val="00C056DC"/>
    <w:rsid w:val="00C0600B"/>
    <w:rsid w:val="00C100FB"/>
    <w:rsid w:val="00C113B1"/>
    <w:rsid w:val="00C12D13"/>
    <w:rsid w:val="00C1329B"/>
    <w:rsid w:val="00C1572F"/>
    <w:rsid w:val="00C20603"/>
    <w:rsid w:val="00C22E55"/>
    <w:rsid w:val="00C24C05"/>
    <w:rsid w:val="00C24D2F"/>
    <w:rsid w:val="00C26222"/>
    <w:rsid w:val="00C30FDF"/>
    <w:rsid w:val="00C31283"/>
    <w:rsid w:val="00C33C48"/>
    <w:rsid w:val="00C340E5"/>
    <w:rsid w:val="00C355EC"/>
    <w:rsid w:val="00C35AA7"/>
    <w:rsid w:val="00C37A9D"/>
    <w:rsid w:val="00C404C3"/>
    <w:rsid w:val="00C40C27"/>
    <w:rsid w:val="00C43BA1"/>
    <w:rsid w:val="00C43DAB"/>
    <w:rsid w:val="00C47F08"/>
    <w:rsid w:val="00C501D0"/>
    <w:rsid w:val="00C514A6"/>
    <w:rsid w:val="00C52EB2"/>
    <w:rsid w:val="00C533D2"/>
    <w:rsid w:val="00C53477"/>
    <w:rsid w:val="00C54FA9"/>
    <w:rsid w:val="00C5595E"/>
    <w:rsid w:val="00C56EEC"/>
    <w:rsid w:val="00C5739F"/>
    <w:rsid w:val="00C57CF0"/>
    <w:rsid w:val="00C60483"/>
    <w:rsid w:val="00C63557"/>
    <w:rsid w:val="00C63BC8"/>
    <w:rsid w:val="00C649BD"/>
    <w:rsid w:val="00C6565A"/>
    <w:rsid w:val="00C65891"/>
    <w:rsid w:val="00C66686"/>
    <w:rsid w:val="00C66AC9"/>
    <w:rsid w:val="00C66E42"/>
    <w:rsid w:val="00C67893"/>
    <w:rsid w:val="00C70F01"/>
    <w:rsid w:val="00C7120B"/>
    <w:rsid w:val="00C724D3"/>
    <w:rsid w:val="00C72951"/>
    <w:rsid w:val="00C74102"/>
    <w:rsid w:val="00C745E5"/>
    <w:rsid w:val="00C74B5C"/>
    <w:rsid w:val="00C77DD9"/>
    <w:rsid w:val="00C8150A"/>
    <w:rsid w:val="00C83BE6"/>
    <w:rsid w:val="00C84BF7"/>
    <w:rsid w:val="00C8526B"/>
    <w:rsid w:val="00C85354"/>
    <w:rsid w:val="00C86ABA"/>
    <w:rsid w:val="00C86DBD"/>
    <w:rsid w:val="00C90370"/>
    <w:rsid w:val="00C917E3"/>
    <w:rsid w:val="00C91CE2"/>
    <w:rsid w:val="00C943F3"/>
    <w:rsid w:val="00C95ED8"/>
    <w:rsid w:val="00CA08C6"/>
    <w:rsid w:val="00CA0A77"/>
    <w:rsid w:val="00CA2729"/>
    <w:rsid w:val="00CA3057"/>
    <w:rsid w:val="00CA45F8"/>
    <w:rsid w:val="00CA5B5A"/>
    <w:rsid w:val="00CB0305"/>
    <w:rsid w:val="00CB2CE9"/>
    <w:rsid w:val="00CB3154"/>
    <w:rsid w:val="00CB33C7"/>
    <w:rsid w:val="00CB401F"/>
    <w:rsid w:val="00CB6DA7"/>
    <w:rsid w:val="00CB76CD"/>
    <w:rsid w:val="00CB7E4C"/>
    <w:rsid w:val="00CC0515"/>
    <w:rsid w:val="00CC0DFE"/>
    <w:rsid w:val="00CC1DF1"/>
    <w:rsid w:val="00CC25B4"/>
    <w:rsid w:val="00CC28B2"/>
    <w:rsid w:val="00CC5000"/>
    <w:rsid w:val="00CC5F88"/>
    <w:rsid w:val="00CC69C8"/>
    <w:rsid w:val="00CC77A2"/>
    <w:rsid w:val="00CC7EE7"/>
    <w:rsid w:val="00CD0355"/>
    <w:rsid w:val="00CD219A"/>
    <w:rsid w:val="00CD307E"/>
    <w:rsid w:val="00CD6128"/>
    <w:rsid w:val="00CD629F"/>
    <w:rsid w:val="00CD64C4"/>
    <w:rsid w:val="00CD6A1B"/>
    <w:rsid w:val="00CD7437"/>
    <w:rsid w:val="00CE0A7F"/>
    <w:rsid w:val="00CE1718"/>
    <w:rsid w:val="00CE428E"/>
    <w:rsid w:val="00CE4F3D"/>
    <w:rsid w:val="00CE5783"/>
    <w:rsid w:val="00CE74C6"/>
    <w:rsid w:val="00CF3334"/>
    <w:rsid w:val="00CF4156"/>
    <w:rsid w:val="00CF5406"/>
    <w:rsid w:val="00CF6BE8"/>
    <w:rsid w:val="00D0036C"/>
    <w:rsid w:val="00D03249"/>
    <w:rsid w:val="00D03D00"/>
    <w:rsid w:val="00D05C30"/>
    <w:rsid w:val="00D06372"/>
    <w:rsid w:val="00D07561"/>
    <w:rsid w:val="00D10052"/>
    <w:rsid w:val="00D10F33"/>
    <w:rsid w:val="00D11359"/>
    <w:rsid w:val="00D143E9"/>
    <w:rsid w:val="00D155D1"/>
    <w:rsid w:val="00D15AA0"/>
    <w:rsid w:val="00D15C42"/>
    <w:rsid w:val="00D17481"/>
    <w:rsid w:val="00D20E1A"/>
    <w:rsid w:val="00D21BC0"/>
    <w:rsid w:val="00D2286B"/>
    <w:rsid w:val="00D236C4"/>
    <w:rsid w:val="00D2522D"/>
    <w:rsid w:val="00D266EA"/>
    <w:rsid w:val="00D26867"/>
    <w:rsid w:val="00D27E92"/>
    <w:rsid w:val="00D3188C"/>
    <w:rsid w:val="00D31BE3"/>
    <w:rsid w:val="00D33ABD"/>
    <w:rsid w:val="00D35F9B"/>
    <w:rsid w:val="00D36532"/>
    <w:rsid w:val="00D36A9B"/>
    <w:rsid w:val="00D36B21"/>
    <w:rsid w:val="00D36B69"/>
    <w:rsid w:val="00D37A56"/>
    <w:rsid w:val="00D400B1"/>
    <w:rsid w:val="00D408DD"/>
    <w:rsid w:val="00D41AAA"/>
    <w:rsid w:val="00D429E1"/>
    <w:rsid w:val="00D43F83"/>
    <w:rsid w:val="00D45D72"/>
    <w:rsid w:val="00D461D3"/>
    <w:rsid w:val="00D4676B"/>
    <w:rsid w:val="00D520E4"/>
    <w:rsid w:val="00D53A38"/>
    <w:rsid w:val="00D55698"/>
    <w:rsid w:val="00D575DD"/>
    <w:rsid w:val="00D57DFA"/>
    <w:rsid w:val="00D61A3D"/>
    <w:rsid w:val="00D6326F"/>
    <w:rsid w:val="00D6454D"/>
    <w:rsid w:val="00D657A4"/>
    <w:rsid w:val="00D6721F"/>
    <w:rsid w:val="00D67763"/>
    <w:rsid w:val="00D67FCF"/>
    <w:rsid w:val="00D709CE"/>
    <w:rsid w:val="00D713EA"/>
    <w:rsid w:val="00D71F73"/>
    <w:rsid w:val="00D73846"/>
    <w:rsid w:val="00D75FE3"/>
    <w:rsid w:val="00D769A2"/>
    <w:rsid w:val="00D76FCD"/>
    <w:rsid w:val="00D80786"/>
    <w:rsid w:val="00D816C1"/>
    <w:rsid w:val="00D81CAB"/>
    <w:rsid w:val="00D81DAF"/>
    <w:rsid w:val="00D8576F"/>
    <w:rsid w:val="00D85EF5"/>
    <w:rsid w:val="00D8677F"/>
    <w:rsid w:val="00D917EA"/>
    <w:rsid w:val="00D93A85"/>
    <w:rsid w:val="00D9614A"/>
    <w:rsid w:val="00D97F0C"/>
    <w:rsid w:val="00DA3A86"/>
    <w:rsid w:val="00DA61C9"/>
    <w:rsid w:val="00DA6788"/>
    <w:rsid w:val="00DA7377"/>
    <w:rsid w:val="00DB06C0"/>
    <w:rsid w:val="00DB10FF"/>
    <w:rsid w:val="00DB2858"/>
    <w:rsid w:val="00DB6E21"/>
    <w:rsid w:val="00DC2500"/>
    <w:rsid w:val="00DC43B9"/>
    <w:rsid w:val="00DC4C6D"/>
    <w:rsid w:val="00DC4F72"/>
    <w:rsid w:val="00DC5933"/>
    <w:rsid w:val="00DC77DC"/>
    <w:rsid w:val="00DD0453"/>
    <w:rsid w:val="00DD0BDB"/>
    <w:rsid w:val="00DD0C2C"/>
    <w:rsid w:val="00DD19DE"/>
    <w:rsid w:val="00DD28BC"/>
    <w:rsid w:val="00DD37A6"/>
    <w:rsid w:val="00DD4D85"/>
    <w:rsid w:val="00DD5557"/>
    <w:rsid w:val="00DD76F1"/>
    <w:rsid w:val="00DE31F0"/>
    <w:rsid w:val="00DE3D1C"/>
    <w:rsid w:val="00DE5C40"/>
    <w:rsid w:val="00DE79B5"/>
    <w:rsid w:val="00DF2B64"/>
    <w:rsid w:val="00DF59DE"/>
    <w:rsid w:val="00DF7907"/>
    <w:rsid w:val="00E00532"/>
    <w:rsid w:val="00E0091E"/>
    <w:rsid w:val="00E01C41"/>
    <w:rsid w:val="00E0227D"/>
    <w:rsid w:val="00E04B84"/>
    <w:rsid w:val="00E04F1A"/>
    <w:rsid w:val="00E05DE1"/>
    <w:rsid w:val="00E05F2F"/>
    <w:rsid w:val="00E062AF"/>
    <w:rsid w:val="00E062F7"/>
    <w:rsid w:val="00E06466"/>
    <w:rsid w:val="00E06835"/>
    <w:rsid w:val="00E06FDA"/>
    <w:rsid w:val="00E10609"/>
    <w:rsid w:val="00E1259B"/>
    <w:rsid w:val="00E15229"/>
    <w:rsid w:val="00E16014"/>
    <w:rsid w:val="00E160A5"/>
    <w:rsid w:val="00E1713D"/>
    <w:rsid w:val="00E20A43"/>
    <w:rsid w:val="00E236D1"/>
    <w:rsid w:val="00E23898"/>
    <w:rsid w:val="00E2555D"/>
    <w:rsid w:val="00E275FB"/>
    <w:rsid w:val="00E319F1"/>
    <w:rsid w:val="00E33CD2"/>
    <w:rsid w:val="00E359D2"/>
    <w:rsid w:val="00E364F6"/>
    <w:rsid w:val="00E3715B"/>
    <w:rsid w:val="00E3729A"/>
    <w:rsid w:val="00E40E90"/>
    <w:rsid w:val="00E45597"/>
    <w:rsid w:val="00E45C7E"/>
    <w:rsid w:val="00E508D5"/>
    <w:rsid w:val="00E51E74"/>
    <w:rsid w:val="00E531EB"/>
    <w:rsid w:val="00E54874"/>
    <w:rsid w:val="00E54B6F"/>
    <w:rsid w:val="00E55ACA"/>
    <w:rsid w:val="00E567DB"/>
    <w:rsid w:val="00E57B74"/>
    <w:rsid w:val="00E57D69"/>
    <w:rsid w:val="00E64C62"/>
    <w:rsid w:val="00E65BC6"/>
    <w:rsid w:val="00E65DF8"/>
    <w:rsid w:val="00E661FF"/>
    <w:rsid w:val="00E704F5"/>
    <w:rsid w:val="00E71882"/>
    <w:rsid w:val="00E726EB"/>
    <w:rsid w:val="00E72CF1"/>
    <w:rsid w:val="00E80B52"/>
    <w:rsid w:val="00E80BEB"/>
    <w:rsid w:val="00E824C3"/>
    <w:rsid w:val="00E83D74"/>
    <w:rsid w:val="00E840B3"/>
    <w:rsid w:val="00E84D10"/>
    <w:rsid w:val="00E8558D"/>
    <w:rsid w:val="00E8629F"/>
    <w:rsid w:val="00E91008"/>
    <w:rsid w:val="00E9214E"/>
    <w:rsid w:val="00E9374E"/>
    <w:rsid w:val="00E94F54"/>
    <w:rsid w:val="00E94FAA"/>
    <w:rsid w:val="00E9577C"/>
    <w:rsid w:val="00E97AD5"/>
    <w:rsid w:val="00EA1111"/>
    <w:rsid w:val="00EA3B4F"/>
    <w:rsid w:val="00EA3C24"/>
    <w:rsid w:val="00EA3CD8"/>
    <w:rsid w:val="00EA5369"/>
    <w:rsid w:val="00EA73DF"/>
    <w:rsid w:val="00EB4C44"/>
    <w:rsid w:val="00EB5994"/>
    <w:rsid w:val="00EB5E58"/>
    <w:rsid w:val="00EB61AE"/>
    <w:rsid w:val="00EB6BFD"/>
    <w:rsid w:val="00EB7569"/>
    <w:rsid w:val="00EC1159"/>
    <w:rsid w:val="00EC1BDE"/>
    <w:rsid w:val="00EC2143"/>
    <w:rsid w:val="00EC322D"/>
    <w:rsid w:val="00EC386C"/>
    <w:rsid w:val="00EC44B1"/>
    <w:rsid w:val="00EC4A82"/>
    <w:rsid w:val="00EC6F00"/>
    <w:rsid w:val="00ED383A"/>
    <w:rsid w:val="00EE1080"/>
    <w:rsid w:val="00EE1F36"/>
    <w:rsid w:val="00EE3417"/>
    <w:rsid w:val="00EE4496"/>
    <w:rsid w:val="00EE4987"/>
    <w:rsid w:val="00EE62AE"/>
    <w:rsid w:val="00EF0FD8"/>
    <w:rsid w:val="00EF1EC5"/>
    <w:rsid w:val="00EF396A"/>
    <w:rsid w:val="00EF4C88"/>
    <w:rsid w:val="00EF55EB"/>
    <w:rsid w:val="00F00DCC"/>
    <w:rsid w:val="00F0115A"/>
    <w:rsid w:val="00F0156F"/>
    <w:rsid w:val="00F03510"/>
    <w:rsid w:val="00F03527"/>
    <w:rsid w:val="00F0556D"/>
    <w:rsid w:val="00F05AC8"/>
    <w:rsid w:val="00F07167"/>
    <w:rsid w:val="00F072D8"/>
    <w:rsid w:val="00F07CE0"/>
    <w:rsid w:val="00F105FA"/>
    <w:rsid w:val="00F10772"/>
    <w:rsid w:val="00F115F5"/>
    <w:rsid w:val="00F13D05"/>
    <w:rsid w:val="00F13FD7"/>
    <w:rsid w:val="00F1679D"/>
    <w:rsid w:val="00F1682C"/>
    <w:rsid w:val="00F20B91"/>
    <w:rsid w:val="00F21139"/>
    <w:rsid w:val="00F21165"/>
    <w:rsid w:val="00F24335"/>
    <w:rsid w:val="00F24AF7"/>
    <w:rsid w:val="00F24B8B"/>
    <w:rsid w:val="00F251B3"/>
    <w:rsid w:val="00F2685A"/>
    <w:rsid w:val="00F30D2E"/>
    <w:rsid w:val="00F31D86"/>
    <w:rsid w:val="00F3468C"/>
    <w:rsid w:val="00F35516"/>
    <w:rsid w:val="00F35790"/>
    <w:rsid w:val="00F4136D"/>
    <w:rsid w:val="00F41E60"/>
    <w:rsid w:val="00F4212E"/>
    <w:rsid w:val="00F42C20"/>
    <w:rsid w:val="00F43E34"/>
    <w:rsid w:val="00F4412B"/>
    <w:rsid w:val="00F472DE"/>
    <w:rsid w:val="00F51B1B"/>
    <w:rsid w:val="00F53053"/>
    <w:rsid w:val="00F53FE2"/>
    <w:rsid w:val="00F55310"/>
    <w:rsid w:val="00F56922"/>
    <w:rsid w:val="00F575FF"/>
    <w:rsid w:val="00F60089"/>
    <w:rsid w:val="00F60C24"/>
    <w:rsid w:val="00F61691"/>
    <w:rsid w:val="00F618EF"/>
    <w:rsid w:val="00F65582"/>
    <w:rsid w:val="00F65AC3"/>
    <w:rsid w:val="00F66E75"/>
    <w:rsid w:val="00F673B5"/>
    <w:rsid w:val="00F70045"/>
    <w:rsid w:val="00F7087D"/>
    <w:rsid w:val="00F744CB"/>
    <w:rsid w:val="00F7561E"/>
    <w:rsid w:val="00F75E9B"/>
    <w:rsid w:val="00F775CE"/>
    <w:rsid w:val="00F77EB0"/>
    <w:rsid w:val="00F81A64"/>
    <w:rsid w:val="00F84453"/>
    <w:rsid w:val="00F85DD5"/>
    <w:rsid w:val="00F87CDD"/>
    <w:rsid w:val="00F87E7E"/>
    <w:rsid w:val="00F90062"/>
    <w:rsid w:val="00F9245E"/>
    <w:rsid w:val="00F933F0"/>
    <w:rsid w:val="00F934EC"/>
    <w:rsid w:val="00F937A3"/>
    <w:rsid w:val="00F94715"/>
    <w:rsid w:val="00F96695"/>
    <w:rsid w:val="00F96A3D"/>
    <w:rsid w:val="00FA04AD"/>
    <w:rsid w:val="00FA2170"/>
    <w:rsid w:val="00FA27AB"/>
    <w:rsid w:val="00FA351D"/>
    <w:rsid w:val="00FA44A9"/>
    <w:rsid w:val="00FA4718"/>
    <w:rsid w:val="00FA4E21"/>
    <w:rsid w:val="00FA5848"/>
    <w:rsid w:val="00FA6899"/>
    <w:rsid w:val="00FA7F3D"/>
    <w:rsid w:val="00FB000B"/>
    <w:rsid w:val="00FB02C3"/>
    <w:rsid w:val="00FB2AB0"/>
    <w:rsid w:val="00FB38D8"/>
    <w:rsid w:val="00FB45CF"/>
    <w:rsid w:val="00FB5796"/>
    <w:rsid w:val="00FB708D"/>
    <w:rsid w:val="00FC051F"/>
    <w:rsid w:val="00FC06FF"/>
    <w:rsid w:val="00FC45F4"/>
    <w:rsid w:val="00FC69B4"/>
    <w:rsid w:val="00FD0694"/>
    <w:rsid w:val="00FD0C9A"/>
    <w:rsid w:val="00FD0D89"/>
    <w:rsid w:val="00FD25BE"/>
    <w:rsid w:val="00FD2E70"/>
    <w:rsid w:val="00FD6229"/>
    <w:rsid w:val="00FD6B5D"/>
    <w:rsid w:val="00FD7AA7"/>
    <w:rsid w:val="00FE0176"/>
    <w:rsid w:val="00FE02D6"/>
    <w:rsid w:val="00FE3777"/>
    <w:rsid w:val="00FE3F01"/>
    <w:rsid w:val="00FF0E1D"/>
    <w:rsid w:val="00FF1FCB"/>
    <w:rsid w:val="00FF4277"/>
    <w:rsid w:val="00FF52D4"/>
    <w:rsid w:val="00FF643A"/>
    <w:rsid w:val="00FF6AA4"/>
    <w:rsid w:val="00FF6B09"/>
    <w:rsid w:val="00FF78C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39F1"/>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B971BF"/>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2"/>
    <w:uiPriority w:val="35"/>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B971BF"/>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1 Char1,cap2 Char1,cap11 Char1,Légende-figure Char2,label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customStyle="1" w:styleId="Default">
    <w:name w:val="Default"/>
    <w:rsid w:val="00B971BF"/>
    <w:pPr>
      <w:autoSpaceDE w:val="0"/>
      <w:autoSpaceDN w:val="0"/>
      <w:adjustRightInd w:val="0"/>
    </w:pPr>
    <w:rPr>
      <w:rFonts w:ascii="Microsoft JhengHei" w:eastAsia="Microsoft JhengHei" w:hAnsi="CG Times (WN)" w:cs="Microsoft JhengHei"/>
      <w:color w:val="000000"/>
      <w:sz w:val="24"/>
      <w:szCs w:val="24"/>
      <w:lang w:val="en-US" w:eastAsia="zh-CN"/>
    </w:rPr>
  </w:style>
  <w:style w:type="paragraph" w:customStyle="1" w:styleId="Reference">
    <w:name w:val="Reference"/>
    <w:basedOn w:val="Normal"/>
    <w:rsid w:val="00145D16"/>
    <w:pPr>
      <w:numPr>
        <w:numId w:val="3"/>
      </w:numPr>
      <w:overflowPunct w:val="0"/>
      <w:autoSpaceDE w:val="0"/>
      <w:autoSpaceDN w:val="0"/>
      <w:adjustRightInd w:val="0"/>
      <w:ind w:right="-99"/>
      <w:textAlignment w:val="baseline"/>
    </w:pPr>
    <w:rPr>
      <w:rFonts w:eastAsia="MS Mincho"/>
      <w:sz w:val="22"/>
      <w:lang w:eastAsia="en-GB"/>
    </w:rPr>
  </w:style>
  <w:style w:type="paragraph" w:customStyle="1" w:styleId="References0">
    <w:name w:val="References"/>
    <w:basedOn w:val="Normal"/>
    <w:uiPriority w:val="99"/>
    <w:rsid w:val="00187F35"/>
    <w:pPr>
      <w:numPr>
        <w:numId w:val="4"/>
      </w:numPr>
      <w:tabs>
        <w:tab w:val="clear" w:pos="360"/>
      </w:tabs>
      <w:overflowPunct w:val="0"/>
      <w:autoSpaceDE w:val="0"/>
      <w:autoSpaceDN w:val="0"/>
      <w:adjustRightInd w:val="0"/>
      <w:spacing w:after="80"/>
      <w:textAlignment w:val="baseline"/>
    </w:pPr>
    <w:rPr>
      <w:rFonts w:eastAsia="MS Mincho"/>
      <w:sz w:val="18"/>
      <w:lang w:val="en-US" w:eastAsia="en-GB"/>
    </w:rPr>
  </w:style>
  <w:style w:type="table" w:customStyle="1" w:styleId="TableGrid1">
    <w:name w:val="Table Grid1"/>
    <w:basedOn w:val="TableNormal"/>
    <w:next w:val="TableGrid"/>
    <w:uiPriority w:val="59"/>
    <w:unhideWhenUsed/>
    <w:qFormat/>
    <w:rsid w:val="00254EFA"/>
    <w:pPr>
      <w:widowControl w:val="0"/>
      <w:jc w:val="both"/>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5461A8"/>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qFormat/>
    <w:rsid w:val="005461A8"/>
    <w:rPr>
      <w:rFonts w:ascii="Arial" w:eastAsia="MS Mincho" w:hAnsi="Arial"/>
      <w:szCs w:val="24"/>
      <w:lang w:val="x-none" w:eastAsia="en-GB"/>
    </w:rPr>
  </w:style>
  <w:style w:type="character" w:styleId="UnresolvedMention">
    <w:name w:val="Unresolved Mention"/>
    <w:basedOn w:val="DefaultParagraphFont"/>
    <w:uiPriority w:val="99"/>
    <w:semiHidden/>
    <w:unhideWhenUsed/>
    <w:rsid w:val="001219F1"/>
    <w:rPr>
      <w:color w:val="605E5C"/>
      <w:shd w:val="clear" w:color="auto" w:fill="E1DFDD"/>
    </w:rPr>
  </w:style>
  <w:style w:type="paragraph" w:customStyle="1" w:styleId="Text">
    <w:name w:val="Text"/>
    <w:basedOn w:val="Normal"/>
    <w:rsid w:val="0075723A"/>
    <w:pPr>
      <w:keepLines/>
      <w:spacing w:after="240"/>
      <w:jc w:val="both"/>
    </w:pPr>
    <w:rPr>
      <w:rFonts w:ascii="Arial" w:eastAsia="Times New Roman" w:hAnsi="Arial"/>
      <w:sz w:val="24"/>
      <w:lang w:eastAsia="fr-FR"/>
    </w:rPr>
  </w:style>
  <w:style w:type="paragraph" w:customStyle="1" w:styleId="references">
    <w:name w:val="references"/>
    <w:uiPriority w:val="99"/>
    <w:qFormat/>
    <w:rsid w:val="003A6412"/>
    <w:pPr>
      <w:numPr>
        <w:numId w:val="36"/>
      </w:numPr>
      <w:spacing w:after="50" w:line="180" w:lineRule="exact"/>
      <w:jc w:val="both"/>
    </w:pPr>
    <w:rPr>
      <w:rFonts w:eastAsia="MS Mincho"/>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5675">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58479267">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18764609">
      <w:bodyDiv w:val="1"/>
      <w:marLeft w:val="0"/>
      <w:marRight w:val="0"/>
      <w:marTop w:val="0"/>
      <w:marBottom w:val="0"/>
      <w:divBdr>
        <w:top w:val="none" w:sz="0" w:space="0" w:color="auto"/>
        <w:left w:val="none" w:sz="0" w:space="0" w:color="auto"/>
        <w:bottom w:val="none" w:sz="0" w:space="0" w:color="auto"/>
        <w:right w:val="none" w:sz="0" w:space="0" w:color="auto"/>
      </w:divBdr>
    </w:div>
    <w:div w:id="130825441">
      <w:bodyDiv w:val="1"/>
      <w:marLeft w:val="0"/>
      <w:marRight w:val="0"/>
      <w:marTop w:val="0"/>
      <w:marBottom w:val="0"/>
      <w:divBdr>
        <w:top w:val="none" w:sz="0" w:space="0" w:color="auto"/>
        <w:left w:val="none" w:sz="0" w:space="0" w:color="auto"/>
        <w:bottom w:val="none" w:sz="0" w:space="0" w:color="auto"/>
        <w:right w:val="none" w:sz="0" w:space="0" w:color="auto"/>
      </w:divBdr>
      <w:divsChild>
        <w:div w:id="1553997705">
          <w:marLeft w:val="274"/>
          <w:marRight w:val="0"/>
          <w:marTop w:val="0"/>
          <w:marBottom w:val="0"/>
          <w:divBdr>
            <w:top w:val="none" w:sz="0" w:space="0" w:color="auto"/>
            <w:left w:val="none" w:sz="0" w:space="0" w:color="auto"/>
            <w:bottom w:val="none" w:sz="0" w:space="0" w:color="auto"/>
            <w:right w:val="none" w:sz="0" w:space="0" w:color="auto"/>
          </w:divBdr>
        </w:div>
        <w:div w:id="102500606">
          <w:marLeft w:val="274"/>
          <w:marRight w:val="0"/>
          <w:marTop w:val="0"/>
          <w:marBottom w:val="0"/>
          <w:divBdr>
            <w:top w:val="none" w:sz="0" w:space="0" w:color="auto"/>
            <w:left w:val="none" w:sz="0" w:space="0" w:color="auto"/>
            <w:bottom w:val="none" w:sz="0" w:space="0" w:color="auto"/>
            <w:right w:val="none" w:sz="0" w:space="0" w:color="auto"/>
          </w:divBdr>
        </w:div>
      </w:divsChild>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32081805">
      <w:bodyDiv w:val="1"/>
      <w:marLeft w:val="0"/>
      <w:marRight w:val="0"/>
      <w:marTop w:val="0"/>
      <w:marBottom w:val="0"/>
      <w:divBdr>
        <w:top w:val="none" w:sz="0" w:space="0" w:color="auto"/>
        <w:left w:val="none" w:sz="0" w:space="0" w:color="auto"/>
        <w:bottom w:val="none" w:sz="0" w:space="0" w:color="auto"/>
        <w:right w:val="none" w:sz="0" w:space="0" w:color="auto"/>
      </w:divBdr>
    </w:div>
    <w:div w:id="244924067">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7811282">
      <w:bodyDiv w:val="1"/>
      <w:marLeft w:val="0"/>
      <w:marRight w:val="0"/>
      <w:marTop w:val="0"/>
      <w:marBottom w:val="0"/>
      <w:divBdr>
        <w:top w:val="none" w:sz="0" w:space="0" w:color="auto"/>
        <w:left w:val="none" w:sz="0" w:space="0" w:color="auto"/>
        <w:bottom w:val="none" w:sz="0" w:space="0" w:color="auto"/>
        <w:right w:val="none" w:sz="0" w:space="0" w:color="auto"/>
      </w:divBdr>
      <w:divsChild>
        <w:div w:id="697196101">
          <w:marLeft w:val="0"/>
          <w:marRight w:val="0"/>
          <w:marTop w:val="0"/>
          <w:marBottom w:val="0"/>
          <w:divBdr>
            <w:top w:val="none" w:sz="0" w:space="0" w:color="auto"/>
            <w:left w:val="none" w:sz="0" w:space="0" w:color="auto"/>
            <w:bottom w:val="none" w:sz="0" w:space="0" w:color="auto"/>
            <w:right w:val="none" w:sz="0" w:space="0" w:color="auto"/>
          </w:divBdr>
          <w:divsChild>
            <w:div w:id="7022419">
              <w:marLeft w:val="0"/>
              <w:marRight w:val="0"/>
              <w:marTop w:val="0"/>
              <w:marBottom w:val="0"/>
              <w:divBdr>
                <w:top w:val="none" w:sz="0" w:space="0" w:color="auto"/>
                <w:left w:val="none" w:sz="0" w:space="0" w:color="auto"/>
                <w:bottom w:val="none" w:sz="0" w:space="0" w:color="auto"/>
                <w:right w:val="none" w:sz="0" w:space="0" w:color="auto"/>
              </w:divBdr>
              <w:divsChild>
                <w:div w:id="617416598">
                  <w:marLeft w:val="0"/>
                  <w:marRight w:val="0"/>
                  <w:marTop w:val="0"/>
                  <w:marBottom w:val="0"/>
                  <w:divBdr>
                    <w:top w:val="none" w:sz="0" w:space="0" w:color="auto"/>
                    <w:left w:val="none" w:sz="0" w:space="0" w:color="auto"/>
                    <w:bottom w:val="none" w:sz="0" w:space="0" w:color="auto"/>
                    <w:right w:val="none" w:sz="0" w:space="0" w:color="auto"/>
                  </w:divBdr>
                  <w:divsChild>
                    <w:div w:id="2061319872">
                      <w:marLeft w:val="0"/>
                      <w:marRight w:val="0"/>
                      <w:marTop w:val="0"/>
                      <w:marBottom w:val="0"/>
                      <w:divBdr>
                        <w:top w:val="none" w:sz="0" w:space="0" w:color="auto"/>
                        <w:left w:val="none" w:sz="0" w:space="0" w:color="auto"/>
                        <w:bottom w:val="none" w:sz="0" w:space="0" w:color="auto"/>
                        <w:right w:val="none" w:sz="0" w:space="0" w:color="auto"/>
                      </w:divBdr>
                    </w:div>
                    <w:div w:id="172382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04121695">
      <w:bodyDiv w:val="1"/>
      <w:marLeft w:val="0"/>
      <w:marRight w:val="0"/>
      <w:marTop w:val="0"/>
      <w:marBottom w:val="0"/>
      <w:divBdr>
        <w:top w:val="none" w:sz="0" w:space="0" w:color="auto"/>
        <w:left w:val="none" w:sz="0" w:space="0" w:color="auto"/>
        <w:bottom w:val="none" w:sz="0" w:space="0" w:color="auto"/>
        <w:right w:val="none" w:sz="0" w:space="0" w:color="auto"/>
      </w:divBdr>
    </w:div>
    <w:div w:id="673806328">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25488661">
      <w:bodyDiv w:val="1"/>
      <w:marLeft w:val="0"/>
      <w:marRight w:val="0"/>
      <w:marTop w:val="0"/>
      <w:marBottom w:val="0"/>
      <w:divBdr>
        <w:top w:val="none" w:sz="0" w:space="0" w:color="auto"/>
        <w:left w:val="none" w:sz="0" w:space="0" w:color="auto"/>
        <w:bottom w:val="none" w:sz="0" w:space="0" w:color="auto"/>
        <w:right w:val="none" w:sz="0" w:space="0" w:color="auto"/>
      </w:divBdr>
    </w:div>
    <w:div w:id="743576508">
      <w:bodyDiv w:val="1"/>
      <w:marLeft w:val="0"/>
      <w:marRight w:val="0"/>
      <w:marTop w:val="0"/>
      <w:marBottom w:val="0"/>
      <w:divBdr>
        <w:top w:val="none" w:sz="0" w:space="0" w:color="auto"/>
        <w:left w:val="none" w:sz="0" w:space="0" w:color="auto"/>
        <w:bottom w:val="none" w:sz="0" w:space="0" w:color="auto"/>
        <w:right w:val="none" w:sz="0" w:space="0" w:color="auto"/>
      </w:divBdr>
    </w:div>
    <w:div w:id="77740933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09774264">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0924543">
      <w:bodyDiv w:val="1"/>
      <w:marLeft w:val="0"/>
      <w:marRight w:val="0"/>
      <w:marTop w:val="0"/>
      <w:marBottom w:val="0"/>
      <w:divBdr>
        <w:top w:val="none" w:sz="0" w:space="0" w:color="auto"/>
        <w:left w:val="none" w:sz="0" w:space="0" w:color="auto"/>
        <w:bottom w:val="none" w:sz="0" w:space="0" w:color="auto"/>
        <w:right w:val="none" w:sz="0" w:space="0" w:color="auto"/>
      </w:divBdr>
      <w:divsChild>
        <w:div w:id="1738236346">
          <w:marLeft w:val="0"/>
          <w:marRight w:val="0"/>
          <w:marTop w:val="0"/>
          <w:marBottom w:val="0"/>
          <w:divBdr>
            <w:top w:val="none" w:sz="0" w:space="0" w:color="auto"/>
            <w:left w:val="none" w:sz="0" w:space="0" w:color="auto"/>
            <w:bottom w:val="none" w:sz="0" w:space="0" w:color="auto"/>
            <w:right w:val="none" w:sz="0" w:space="0" w:color="auto"/>
          </w:divBdr>
        </w:div>
      </w:divsChild>
    </w:div>
    <w:div w:id="1073118986">
      <w:bodyDiv w:val="1"/>
      <w:marLeft w:val="0"/>
      <w:marRight w:val="0"/>
      <w:marTop w:val="0"/>
      <w:marBottom w:val="0"/>
      <w:divBdr>
        <w:top w:val="none" w:sz="0" w:space="0" w:color="auto"/>
        <w:left w:val="none" w:sz="0" w:space="0" w:color="auto"/>
        <w:bottom w:val="none" w:sz="0" w:space="0" w:color="auto"/>
        <w:right w:val="none" w:sz="0" w:space="0" w:color="auto"/>
      </w:divBdr>
    </w:div>
    <w:div w:id="1138720221">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87788507">
      <w:bodyDiv w:val="1"/>
      <w:marLeft w:val="0"/>
      <w:marRight w:val="0"/>
      <w:marTop w:val="0"/>
      <w:marBottom w:val="0"/>
      <w:divBdr>
        <w:top w:val="none" w:sz="0" w:space="0" w:color="auto"/>
        <w:left w:val="none" w:sz="0" w:space="0" w:color="auto"/>
        <w:bottom w:val="none" w:sz="0" w:space="0" w:color="auto"/>
        <w:right w:val="none" w:sz="0" w:space="0" w:color="auto"/>
      </w:divBdr>
      <w:divsChild>
        <w:div w:id="2008747197">
          <w:marLeft w:val="0"/>
          <w:marRight w:val="0"/>
          <w:marTop w:val="0"/>
          <w:marBottom w:val="0"/>
          <w:divBdr>
            <w:top w:val="none" w:sz="0" w:space="0" w:color="auto"/>
            <w:left w:val="none" w:sz="0" w:space="0" w:color="auto"/>
            <w:bottom w:val="none" w:sz="0" w:space="0" w:color="auto"/>
            <w:right w:val="none" w:sz="0" w:space="0" w:color="auto"/>
          </w:divBdr>
        </w:div>
      </w:divsChild>
    </w:div>
    <w:div w:id="1206526237">
      <w:bodyDiv w:val="1"/>
      <w:marLeft w:val="0"/>
      <w:marRight w:val="0"/>
      <w:marTop w:val="0"/>
      <w:marBottom w:val="0"/>
      <w:divBdr>
        <w:top w:val="none" w:sz="0" w:space="0" w:color="auto"/>
        <w:left w:val="none" w:sz="0" w:space="0" w:color="auto"/>
        <w:bottom w:val="none" w:sz="0" w:space="0" w:color="auto"/>
        <w:right w:val="none" w:sz="0" w:space="0" w:color="auto"/>
      </w:divBdr>
      <w:divsChild>
        <w:div w:id="2069768794">
          <w:marLeft w:val="0"/>
          <w:marRight w:val="0"/>
          <w:marTop w:val="0"/>
          <w:marBottom w:val="0"/>
          <w:divBdr>
            <w:top w:val="none" w:sz="0" w:space="0" w:color="auto"/>
            <w:left w:val="none" w:sz="0" w:space="0" w:color="auto"/>
            <w:bottom w:val="none" w:sz="0" w:space="0" w:color="auto"/>
            <w:right w:val="none" w:sz="0" w:space="0" w:color="auto"/>
          </w:divBdr>
        </w:div>
      </w:divsChild>
    </w:div>
    <w:div w:id="1237662879">
      <w:bodyDiv w:val="1"/>
      <w:marLeft w:val="0"/>
      <w:marRight w:val="0"/>
      <w:marTop w:val="0"/>
      <w:marBottom w:val="0"/>
      <w:divBdr>
        <w:top w:val="none" w:sz="0" w:space="0" w:color="auto"/>
        <w:left w:val="none" w:sz="0" w:space="0" w:color="auto"/>
        <w:bottom w:val="none" w:sz="0" w:space="0" w:color="auto"/>
        <w:right w:val="none" w:sz="0" w:space="0" w:color="auto"/>
      </w:divBdr>
    </w:div>
    <w:div w:id="1268079420">
      <w:bodyDiv w:val="1"/>
      <w:marLeft w:val="0"/>
      <w:marRight w:val="0"/>
      <w:marTop w:val="0"/>
      <w:marBottom w:val="0"/>
      <w:divBdr>
        <w:top w:val="none" w:sz="0" w:space="0" w:color="auto"/>
        <w:left w:val="none" w:sz="0" w:space="0" w:color="auto"/>
        <w:bottom w:val="none" w:sz="0" w:space="0" w:color="auto"/>
        <w:right w:val="none" w:sz="0" w:space="0" w:color="auto"/>
      </w:divBdr>
    </w:div>
    <w:div w:id="128623016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398623320">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43253445">
      <w:bodyDiv w:val="1"/>
      <w:marLeft w:val="0"/>
      <w:marRight w:val="0"/>
      <w:marTop w:val="0"/>
      <w:marBottom w:val="0"/>
      <w:divBdr>
        <w:top w:val="none" w:sz="0" w:space="0" w:color="auto"/>
        <w:left w:val="none" w:sz="0" w:space="0" w:color="auto"/>
        <w:bottom w:val="none" w:sz="0" w:space="0" w:color="auto"/>
        <w:right w:val="none" w:sz="0" w:space="0" w:color="auto"/>
      </w:divBdr>
    </w:div>
    <w:div w:id="1643802136">
      <w:bodyDiv w:val="1"/>
      <w:marLeft w:val="0"/>
      <w:marRight w:val="0"/>
      <w:marTop w:val="0"/>
      <w:marBottom w:val="0"/>
      <w:divBdr>
        <w:top w:val="none" w:sz="0" w:space="0" w:color="auto"/>
        <w:left w:val="none" w:sz="0" w:space="0" w:color="auto"/>
        <w:bottom w:val="none" w:sz="0" w:space="0" w:color="auto"/>
        <w:right w:val="none" w:sz="0" w:space="0" w:color="auto"/>
      </w:divBdr>
      <w:divsChild>
        <w:div w:id="1097406757">
          <w:marLeft w:val="274"/>
          <w:marRight w:val="0"/>
          <w:marTop w:val="0"/>
          <w:marBottom w:val="0"/>
          <w:divBdr>
            <w:top w:val="none" w:sz="0" w:space="0" w:color="auto"/>
            <w:left w:val="none" w:sz="0" w:space="0" w:color="auto"/>
            <w:bottom w:val="none" w:sz="0" w:space="0" w:color="auto"/>
            <w:right w:val="none" w:sz="0" w:space="0" w:color="auto"/>
          </w:divBdr>
        </w:div>
        <w:div w:id="2126918498">
          <w:marLeft w:val="274"/>
          <w:marRight w:val="0"/>
          <w:marTop w:val="0"/>
          <w:marBottom w:val="0"/>
          <w:divBdr>
            <w:top w:val="none" w:sz="0" w:space="0" w:color="auto"/>
            <w:left w:val="none" w:sz="0" w:space="0" w:color="auto"/>
            <w:bottom w:val="none" w:sz="0" w:space="0" w:color="auto"/>
            <w:right w:val="none" w:sz="0" w:space="0" w:color="auto"/>
          </w:divBdr>
        </w:div>
        <w:div w:id="463039665">
          <w:marLeft w:val="274"/>
          <w:marRight w:val="0"/>
          <w:marTop w:val="0"/>
          <w:marBottom w:val="0"/>
          <w:divBdr>
            <w:top w:val="none" w:sz="0" w:space="0" w:color="auto"/>
            <w:left w:val="none" w:sz="0" w:space="0" w:color="auto"/>
            <w:bottom w:val="none" w:sz="0" w:space="0" w:color="auto"/>
            <w:right w:val="none" w:sz="0" w:space="0" w:color="auto"/>
          </w:divBdr>
        </w:div>
      </w:divsChild>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12404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62792304">
      <w:bodyDiv w:val="1"/>
      <w:marLeft w:val="0"/>
      <w:marRight w:val="0"/>
      <w:marTop w:val="0"/>
      <w:marBottom w:val="0"/>
      <w:divBdr>
        <w:top w:val="none" w:sz="0" w:space="0" w:color="auto"/>
        <w:left w:val="none" w:sz="0" w:space="0" w:color="auto"/>
        <w:bottom w:val="none" w:sz="0" w:space="0" w:color="auto"/>
        <w:right w:val="none" w:sz="0" w:space="0" w:color="auto"/>
      </w:divBdr>
    </w:div>
    <w:div w:id="1774786016">
      <w:bodyDiv w:val="1"/>
      <w:marLeft w:val="0"/>
      <w:marRight w:val="0"/>
      <w:marTop w:val="0"/>
      <w:marBottom w:val="0"/>
      <w:divBdr>
        <w:top w:val="none" w:sz="0" w:space="0" w:color="auto"/>
        <w:left w:val="none" w:sz="0" w:space="0" w:color="auto"/>
        <w:bottom w:val="none" w:sz="0" w:space="0" w:color="auto"/>
        <w:right w:val="none" w:sz="0" w:space="0" w:color="auto"/>
      </w:divBdr>
    </w:div>
    <w:div w:id="1814328550">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75119857">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89188303">
      <w:bodyDiv w:val="1"/>
      <w:marLeft w:val="0"/>
      <w:marRight w:val="0"/>
      <w:marTop w:val="0"/>
      <w:marBottom w:val="0"/>
      <w:divBdr>
        <w:top w:val="none" w:sz="0" w:space="0" w:color="auto"/>
        <w:left w:val="none" w:sz="0" w:space="0" w:color="auto"/>
        <w:bottom w:val="none" w:sz="0" w:space="0" w:color="auto"/>
        <w:right w:val="none" w:sz="0" w:space="0" w:color="auto"/>
      </w:divBdr>
    </w:div>
    <w:div w:id="2093354692">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24614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www.satpro.com/upfiles/GA280.pdf" TargetMode="External"/><Relationship Id="rId39" Type="http://schemas.openxmlformats.org/officeDocument/2006/relationships/footer" Target="footer1.xml"/><Relationship Id="rId21" Type="http://schemas.openxmlformats.org/officeDocument/2006/relationships/image" Target="media/image10.jpeg"/><Relationship Id="rId34" Type="http://schemas.openxmlformats.org/officeDocument/2006/relationships/image" Target="media/image15.pn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s://www.viasat.com/content/dam/us-site/government/documents/1060540_Viasat_GMT-6524_datasheet_031_web.pdf" TargetMode="External"/><Relationship Id="rId4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bluesat.com/amfile/file/download/file/2124/product/3361/" TargetMode="External"/><Relationship Id="rId32" Type="http://schemas.openxmlformats.org/officeDocument/2006/relationships/image" Target="media/image13.png"/><Relationship Id="rId37" Type="http://schemas.openxmlformats.org/officeDocument/2006/relationships/hyperlink" Target="https://en.wikipedia.org/wiki/Inmarsat" TargetMode="External"/><Relationship Id="rId40" Type="http://schemas.openxmlformats.org/officeDocument/2006/relationships/footer" Target="footer2.xml"/><Relationship Id="rId5" Type="http://schemas.openxmlformats.org/officeDocument/2006/relationships/customXml" Target="../customXml/item4.xml"/><Relationship Id="rId15" Type="http://schemas.openxmlformats.org/officeDocument/2006/relationships/image" Target="media/image4.jpeg"/><Relationship Id="rId23" Type="http://schemas.openxmlformats.org/officeDocument/2006/relationships/hyperlink" Target="https://www.smithsinterconnect.com/CMSPages/GetFile.aspx?guid=56ef9e62-502c-421e-aff2-b5d3747ee795" TargetMode="External"/><Relationship Id="rId28" Type="http://schemas.openxmlformats.org/officeDocument/2006/relationships/hyperlink" Target="https://www.viasat.com/content/dam/us-site/maritime/documents/1380722_Sailor_600_Co-Branded_Datasheet_2021_002.pdf" TargetMode="External"/><Relationship Id="rId36" Type="http://schemas.openxmlformats.org/officeDocument/2006/relationships/hyperlink" Target="https://www.inmarsat.com/en/about/technology/satellites.html"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2.jpe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hyperlink" Target="https://www.navarino.co.uk/wp-content/uploads/2022/02/SAILOR-60-GX-R2-product-sheet_a4_lowres.pdf" TargetMode="External"/><Relationship Id="rId30" Type="http://schemas.openxmlformats.org/officeDocument/2006/relationships/hyperlink" Target="https://www.jst-group.com/wp-content/uploads/2020/06/Inmarsat_Global-Government_GX_Land_Catalogue_May_2020_EN_LowRes.pdf" TargetMode="External"/><Relationship Id="rId35" Type="http://schemas.openxmlformats.org/officeDocument/2006/relationships/hyperlink" Target="https://www.eutelsat.com/files/contributed/satellites/pdf/esog120.pdf" TargetMode="External"/><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www.digisat.org/cpi-3.7aebp-2-axis-positioner" TargetMode="External"/><Relationship Id="rId33" Type="http://schemas.openxmlformats.org/officeDocument/2006/relationships/image" Target="media/image14.png"/><Relationship Id="rId38" Type="http://schemas.openxmlformats.org/officeDocument/2006/relationships/hyperlink" Target="https://www.viasat.com/space-innovation/satellite-fleet/global-satellite-interne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4fc1b7d-2491-4325-b4ba-4ded840cc5c3" xsi:nil="true"/>
    <lcf76f155ced4ddcb4097134ff3c332f xmlns="9521437f-7a5f-4c0e-989d-711dce789f28">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98573469650B343AF314866C5FCEB84" ma:contentTypeVersion="14" ma:contentTypeDescription="Create a new document." ma:contentTypeScope="" ma:versionID="299ef42c602ccffb503a0c4be46bee70">
  <xsd:schema xmlns:xsd="http://www.w3.org/2001/XMLSchema" xmlns:xs="http://www.w3.org/2001/XMLSchema" xmlns:p="http://schemas.microsoft.com/office/2006/metadata/properties" xmlns:ns2="9521437f-7a5f-4c0e-989d-711dce789f28" xmlns:ns3="74fc1b7d-2491-4325-b4ba-4ded840cc5c3" xmlns:ns4="74454b63-66bb-4212-8455-87ee665820ff" targetNamespace="http://schemas.microsoft.com/office/2006/metadata/properties" ma:root="true" ma:fieldsID="76b5314b937eaebd908d7da13d291b5b" ns2:_="" ns3:_="" ns4:_="">
    <xsd:import namespace="9521437f-7a5f-4c0e-989d-711dce789f28"/>
    <xsd:import namespace="74fc1b7d-2491-4325-b4ba-4ded840cc5c3"/>
    <xsd:import namespace="74454b63-66bb-4212-8455-87ee665820f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21437f-7a5f-4c0e-989d-711dce789f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b230259-a6c1-4255-b092-dfd9b14cf0e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fc1b7d-2491-4325-b4ba-4ded840cc5c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4be809d-45e1-4c5e-914a-39d2d6d724e5}" ma:internalName="TaxCatchAll" ma:showField="CatchAllData" ma:web="74454b63-66bb-4212-8455-87ee665820f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4454b63-66bb-4212-8455-87ee665820ff"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4ED2E98-8EE6-4249-9D5C-0ABCF4ADB6A2}">
  <ds:schemaRefs>
    <ds:schemaRef ds:uri="http://schemas.microsoft.com/sharepoint/v3/contenttype/forms"/>
  </ds:schemaRefs>
</ds:datastoreItem>
</file>

<file path=customXml/itemProps2.xml><?xml version="1.0" encoding="utf-8"?>
<ds:datastoreItem xmlns:ds="http://schemas.openxmlformats.org/officeDocument/2006/customXml" ds:itemID="{6835D2F2-E827-4C16-AF79-644008C2AFB3}">
  <ds:schemaRefs>
    <ds:schemaRef ds:uri="http://purl.org/dc/terms/"/>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74454b63-66bb-4212-8455-87ee665820ff"/>
    <ds:schemaRef ds:uri="http://schemas.microsoft.com/office/2006/metadata/properties"/>
    <ds:schemaRef ds:uri="74fc1b7d-2491-4325-b4ba-4ded840cc5c3"/>
    <ds:schemaRef ds:uri="9521437f-7a5f-4c0e-989d-711dce789f28"/>
    <ds:schemaRef ds:uri="http://www.w3.org/XML/1998/namespace"/>
    <ds:schemaRef ds:uri="http://purl.org/dc/elements/1.1/"/>
  </ds:schemaRefs>
</ds:datastoreItem>
</file>

<file path=customXml/itemProps3.xml><?xml version="1.0" encoding="utf-8"?>
<ds:datastoreItem xmlns:ds="http://schemas.openxmlformats.org/officeDocument/2006/customXml" ds:itemID="{485B1D35-4954-4A3D-A36E-1F175039E849}">
  <ds:schemaRefs>
    <ds:schemaRef ds:uri="http://schemas.openxmlformats.org/officeDocument/2006/bibliography"/>
  </ds:schemaRefs>
</ds:datastoreItem>
</file>

<file path=customXml/itemProps4.xml><?xml version="1.0" encoding="utf-8"?>
<ds:datastoreItem xmlns:ds="http://schemas.openxmlformats.org/officeDocument/2006/customXml" ds:itemID="{1BC871A7-0CF0-4327-8F3D-0DA8F10E95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21437f-7a5f-4c0e-989d-711dce789f28"/>
    <ds:schemaRef ds:uri="74fc1b7d-2491-4325-b4ba-4ded840cc5c3"/>
    <ds:schemaRef ds:uri="74454b63-66bb-4212-8455-87ee665820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15603bf-d331-4615-a04c-c64506795477}" enabled="1" method="Privileged" siteId="{43eba056-5ca4-4871-89ac-bdd09160ce7e}" removed="0"/>
</clbl:labelList>
</file>

<file path=docProps/app.xml><?xml version="1.0" encoding="utf-8"?>
<Properties xmlns="http://schemas.openxmlformats.org/officeDocument/2006/extended-properties" xmlns:vt="http://schemas.openxmlformats.org/officeDocument/2006/docPropsVTypes">
  <Template>3gpp_70.dot</Template>
  <TotalTime>73</TotalTime>
  <Pages>14</Pages>
  <Words>4341</Words>
  <Characters>25930</Characters>
  <Application>Microsoft Office Word</Application>
  <DocSecurity>0</DocSecurity>
  <Lines>216</Lines>
  <Paragraphs>60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30211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Luca Lodigiani</cp:lastModifiedBy>
  <cp:revision>46</cp:revision>
  <cp:lastPrinted>2023-08-14T15:32:00Z</cp:lastPrinted>
  <dcterms:created xsi:type="dcterms:W3CDTF">2023-09-27T16:10:00Z</dcterms:created>
  <dcterms:modified xsi:type="dcterms:W3CDTF">2023-09-27T19:00:00Z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MSIP_Label_83bcef13-7cac-433f-ba1d-47a323951816_Enabled">
    <vt:lpwstr>true</vt:lpwstr>
  </property>
  <property fmtid="{D5CDD505-2E9C-101B-9397-08002B2CF9AE}" pid="17" name="MSIP_Label_83bcef13-7cac-433f-ba1d-47a323951816_SetDate">
    <vt:lpwstr>2022-11-01T06:40:59Z</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iteId">
    <vt:lpwstr>a7687ede-7a6b-4ef6-bace-642f677fbe31</vt:lpwstr>
  </property>
  <property fmtid="{D5CDD505-2E9C-101B-9397-08002B2CF9AE}" pid="21" name="MSIP_Label_83bcef13-7cac-433f-ba1d-47a323951816_ActionId">
    <vt:lpwstr>05ebe18c-4e1e-46f8-ab86-85a7418800ec</vt:lpwstr>
  </property>
  <property fmtid="{D5CDD505-2E9C-101B-9397-08002B2CF9AE}" pid="22" name="MSIP_Label_83bcef13-7cac-433f-ba1d-47a323951816_ContentBits">
    <vt:lpwstr>0</vt:lpwstr>
  </property>
  <property fmtid="{D5CDD505-2E9C-101B-9397-08002B2CF9AE}" pid="23" name="ClassificationContentMarkingFooterShapeIds">
    <vt:lpwstr>6,7,8</vt:lpwstr>
  </property>
  <property fmtid="{D5CDD505-2E9C-101B-9397-08002B2CF9AE}" pid="24" name="ClassificationContentMarkingFooterFontProps">
    <vt:lpwstr>#000000,7,Calibri</vt:lpwstr>
  </property>
  <property fmtid="{D5CDD505-2E9C-101B-9397-08002B2CF9AE}" pid="25" name="ClassificationContentMarkingFooterText">
    <vt:lpwstr>PUBLIC  |  © INMARSAT</vt:lpwstr>
  </property>
  <property fmtid="{D5CDD505-2E9C-101B-9397-08002B2CF9AE}" pid="26" name="ContentTypeId">
    <vt:lpwstr>0x010100B98573469650B343AF314866C5FCEB84</vt:lpwstr>
  </property>
  <property fmtid="{D5CDD505-2E9C-101B-9397-08002B2CF9AE}" pid="27" name="MediaServiceImageTags">
    <vt:lpwstr/>
  </property>
</Properties>
</file>